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56E7F3" w14:textId="1EDB9F40" w:rsidR="00E24CD4" w:rsidRPr="00696BA0" w:rsidRDefault="00066D17" w:rsidP="00446B8D">
      <w:pPr>
        <w:pStyle w:val="Heading1"/>
      </w:pPr>
      <w:r w:rsidRPr="00066D17">
        <w:t>Student Inquiry Task</w:t>
      </w:r>
    </w:p>
    <w:p w14:paraId="7E663D9D" w14:textId="1A8BDAA5" w:rsidR="00066D17" w:rsidRDefault="00066D17" w:rsidP="00446B8D">
      <w:r w:rsidRPr="00066D17">
        <w:rPr>
          <w:b/>
          <w:bCs/>
          <w:color w:val="1E3D78"/>
        </w:rPr>
        <w:t xml:space="preserve">Focus: </w:t>
      </w:r>
      <w:r w:rsidRPr="00066D17">
        <w:t xml:space="preserve">This resource develops students’ geographical thinking about the Hawkesbury-Nepean Valley and how flooding occurs. It considers the </w:t>
      </w:r>
      <w:r w:rsidR="00D54DA7">
        <w:t>feature</w:t>
      </w:r>
      <w:r w:rsidRPr="00066D17">
        <w:t>s that create the b</w:t>
      </w:r>
      <w:r w:rsidR="00C65DE1">
        <w:t xml:space="preserve">athtub effect in the </w:t>
      </w:r>
      <w:r w:rsidR="00F630AA">
        <w:t>v</w:t>
      </w:r>
      <w:r w:rsidRPr="00066D17">
        <w:t>alley and provides students with opportunities to gather geographical data about the floodplain, potential and historic flood levels and apply geographical concepts about interconnection and environmental change. It is an inquiry based and immersive activity.</w:t>
      </w:r>
    </w:p>
    <w:p w14:paraId="631E662D" w14:textId="77777777" w:rsidR="00066D17" w:rsidRPr="00066D17" w:rsidRDefault="00066D17" w:rsidP="00066D17">
      <w:pPr>
        <w:spacing w:after="0"/>
        <w:rPr>
          <w:b/>
          <w:bCs/>
          <w:color w:val="1E3D78"/>
        </w:rPr>
      </w:pPr>
      <w:r w:rsidRPr="00066D17">
        <w:rPr>
          <w:b/>
          <w:bCs/>
          <w:color w:val="1E3D78"/>
        </w:rPr>
        <w:t>Inquiry Questions:</w:t>
      </w:r>
    </w:p>
    <w:p w14:paraId="2042B21A" w14:textId="07EF3A9C" w:rsidR="00066D17" w:rsidRPr="00066D17" w:rsidRDefault="00066D17" w:rsidP="00066D17">
      <w:pPr>
        <w:pStyle w:val="ListParagraph"/>
      </w:pPr>
      <w:r>
        <w:t xml:space="preserve">How do </w:t>
      </w:r>
      <w:r w:rsidRPr="00066D17">
        <w:t xml:space="preserve">natural and human processes influence the distribution and availability of water as a resource in the </w:t>
      </w:r>
      <w:r w:rsidR="00D15A8A">
        <w:t xml:space="preserve">catchment of the </w:t>
      </w:r>
      <w:r w:rsidRPr="00066D17">
        <w:t>Hawkesbury-Nepean Valley?</w:t>
      </w:r>
    </w:p>
    <w:p w14:paraId="39B75C8C" w14:textId="30D86B1A" w:rsidR="00066D17" w:rsidRPr="00066D17" w:rsidRDefault="00066D17" w:rsidP="00066D17">
      <w:pPr>
        <w:pStyle w:val="ListParagraph"/>
      </w:pPr>
      <w:r w:rsidRPr="00066D17">
        <w:t>What are the causes</w:t>
      </w:r>
      <w:r w:rsidR="0007029C">
        <w:t xml:space="preserve"> and </w:t>
      </w:r>
      <w:r w:rsidRPr="00066D17">
        <w:t xml:space="preserve">impacts </w:t>
      </w:r>
      <w:r w:rsidR="0007029C">
        <w:t xml:space="preserve">of </w:t>
      </w:r>
      <w:r w:rsidRPr="00066D17">
        <w:t xml:space="preserve">and responses </w:t>
      </w:r>
      <w:r w:rsidR="0007029C">
        <w:t>to</w:t>
      </w:r>
      <w:r w:rsidRPr="00066D17">
        <w:t xml:space="preserve"> a flood event (a hydrological hazard) in the</w:t>
      </w:r>
      <w:r w:rsidR="00D15A8A">
        <w:t xml:space="preserve"> catchment of the</w:t>
      </w:r>
      <w:r w:rsidRPr="00066D17">
        <w:t xml:space="preserve"> Hawkesbury-Nepean Valley?</w:t>
      </w:r>
    </w:p>
    <w:p w14:paraId="1DCB3BE5" w14:textId="73FB17DE" w:rsidR="00066D17" w:rsidRDefault="00066D17" w:rsidP="00066D17">
      <w:pPr>
        <w:pStyle w:val="ListParagraph"/>
      </w:pPr>
      <w:r w:rsidRPr="00066D17">
        <w:t>What approaches</w:t>
      </w:r>
      <w:r>
        <w:t xml:space="preserve"> can be used to manage water resources and flood events across the </w:t>
      </w:r>
      <w:r w:rsidR="00D15A8A">
        <w:t xml:space="preserve">catchment of the </w:t>
      </w:r>
      <w:r>
        <w:t>Hawkesbury-Nepean Valley?</w:t>
      </w:r>
    </w:p>
    <w:p w14:paraId="6C6E7C36" w14:textId="69D7AC3E" w:rsidR="00066D17" w:rsidRDefault="00066D17" w:rsidP="00066D17">
      <w:pPr>
        <w:pStyle w:val="Heading2"/>
      </w:pPr>
      <w:r w:rsidRPr="00066D17">
        <w:t>Getting out into the Field</w:t>
      </w:r>
    </w:p>
    <w:p w14:paraId="6EF88684" w14:textId="65F9FEDB" w:rsidR="00066D17" w:rsidRDefault="00066D17" w:rsidP="00066D17">
      <w:r>
        <w:t xml:space="preserve">The Hawkesbury-Nepean Valley has the highest flood </w:t>
      </w:r>
      <w:r w:rsidR="00F630AA">
        <w:t>exposure</w:t>
      </w:r>
      <w:r>
        <w:t xml:space="preserve"> in New South Wales. Today we are going to find out how and why the Hawkesbury-Nepean Valley floods and what we can do manage the risks and understand the hydrological hazard. </w:t>
      </w:r>
    </w:p>
    <w:p w14:paraId="64FAC4E8" w14:textId="42B2F824" w:rsidR="00066D17" w:rsidRDefault="00D15A8A" w:rsidP="00066D17">
      <w:r>
        <w:t>O</w:t>
      </w:r>
      <w:r w:rsidR="00066D17">
        <w:t>ut i</w:t>
      </w:r>
      <w:r>
        <w:t>n</w:t>
      </w:r>
      <w:r w:rsidR="00066D17">
        <w:t xml:space="preserve"> the field you will need to </w:t>
      </w:r>
      <w:r>
        <w:t>make observations</w:t>
      </w:r>
      <w:r w:rsidR="00066D17">
        <w:t>, collect data about the valley, floodplain and catchment, understand historic and potential future flood depths</w:t>
      </w:r>
      <w:r w:rsidR="00F630AA">
        <w:t>,</w:t>
      </w:r>
      <w:r w:rsidR="00066D17">
        <w:t xml:space="preserve"> and assess how </w:t>
      </w:r>
      <w:r>
        <w:t>to</w:t>
      </w:r>
      <w:r w:rsidR="00066D17">
        <w:t xml:space="preserve"> manage this space, place and environment. </w:t>
      </w:r>
    </w:p>
    <w:p w14:paraId="0360E289" w14:textId="77777777" w:rsidR="00066D17" w:rsidRDefault="00066D17" w:rsidP="00066D17">
      <w:pPr>
        <w:spacing w:after="0"/>
      </w:pPr>
      <w:r>
        <w:t>You will need</w:t>
      </w:r>
    </w:p>
    <w:p w14:paraId="36DF449D" w14:textId="5FAD9593" w:rsidR="00066D17" w:rsidRPr="00066D17" w:rsidRDefault="00066D17" w:rsidP="00066D17">
      <w:pPr>
        <w:pStyle w:val="ListParagraph"/>
      </w:pPr>
      <w:r>
        <w:t>a</w:t>
      </w:r>
      <w:r w:rsidRPr="00066D17">
        <w:t xml:space="preserve"> mobile or digital device to record data and take photographs</w:t>
      </w:r>
    </w:p>
    <w:p w14:paraId="2E580045" w14:textId="19584952" w:rsidR="00066D17" w:rsidRPr="00066D17" w:rsidRDefault="00066D17" w:rsidP="00066D17">
      <w:pPr>
        <w:pStyle w:val="ListParagraph"/>
      </w:pPr>
      <w:r w:rsidRPr="00066D17">
        <w:t>a compass</w:t>
      </w:r>
    </w:p>
    <w:p w14:paraId="010F2A9E" w14:textId="38086D2C" w:rsidR="00066D17" w:rsidRPr="00066D17" w:rsidRDefault="00066D17" w:rsidP="00066D17">
      <w:pPr>
        <w:pStyle w:val="ListParagraph"/>
      </w:pPr>
      <w:r w:rsidRPr="00066D17">
        <w:t>turbidity tubes</w:t>
      </w:r>
    </w:p>
    <w:p w14:paraId="3DE290D1" w14:textId="6F0F7ED5" w:rsidR="00066D17" w:rsidRDefault="00066D17" w:rsidP="00066D17">
      <w:pPr>
        <w:pStyle w:val="ListParagraph"/>
      </w:pPr>
      <w:r w:rsidRPr="00066D17">
        <w:t>nets</w:t>
      </w:r>
    </w:p>
    <w:p w14:paraId="4081B4E1" w14:textId="1DF551E1" w:rsidR="00D15A8A" w:rsidRDefault="00D15A8A" w:rsidP="00066D17">
      <w:pPr>
        <w:pStyle w:val="ListParagraph"/>
      </w:pPr>
      <w:r>
        <w:t>string</w:t>
      </w:r>
    </w:p>
    <w:p w14:paraId="6752D6CA" w14:textId="1099F0F6" w:rsidR="00D15A8A" w:rsidRDefault="00D15A8A" w:rsidP="00066D17">
      <w:pPr>
        <w:pStyle w:val="ListParagraph"/>
      </w:pPr>
      <w:r>
        <w:t>maps</w:t>
      </w:r>
    </w:p>
    <w:p w14:paraId="46714EA2" w14:textId="7CBDB47A" w:rsidR="00D15A8A" w:rsidRDefault="009175E5" w:rsidP="00D15A8A">
      <w:pPr>
        <w:pStyle w:val="ListParagraph"/>
        <w:numPr>
          <w:ilvl w:val="0"/>
          <w:numId w:val="0"/>
        </w:numPr>
        <w:ind w:left="720"/>
      </w:pPr>
      <w:r>
        <w:rPr>
          <w:noProof/>
          <w:lang w:val="en-US" w:eastAsia="en-US"/>
        </w:rPr>
        <w:drawing>
          <wp:anchor distT="0" distB="0" distL="114300" distR="114300" simplePos="0" relativeHeight="251671552" behindDoc="0" locked="0" layoutInCell="1" allowOverlap="1" wp14:anchorId="75D3CB70" wp14:editId="078F8C6E">
            <wp:simplePos x="0" y="0"/>
            <wp:positionH relativeFrom="margin">
              <wp:posOffset>981075</wp:posOffset>
            </wp:positionH>
            <wp:positionV relativeFrom="margin">
              <wp:posOffset>5051425</wp:posOffset>
            </wp:positionV>
            <wp:extent cx="4857750" cy="3074670"/>
            <wp:effectExtent l="0" t="0" r="0" b="0"/>
            <wp:wrapSquare wrapText="bothSides"/>
            <wp:docPr id="631034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4857750" cy="3074670"/>
                    </a:xfrm>
                    <a:prstGeom prst="rect">
                      <a:avLst/>
                    </a:prstGeom>
                  </pic:spPr>
                </pic:pic>
              </a:graphicData>
            </a:graphic>
            <wp14:sizeRelH relativeFrom="margin">
              <wp14:pctWidth>0</wp14:pctWidth>
            </wp14:sizeRelH>
            <wp14:sizeRelV relativeFrom="margin">
              <wp14:pctHeight>0</wp14:pctHeight>
            </wp14:sizeRelV>
          </wp:anchor>
        </w:drawing>
      </w:r>
    </w:p>
    <w:p w14:paraId="22AB0D92" w14:textId="77777777" w:rsidR="00D15A8A" w:rsidRDefault="00D15A8A" w:rsidP="00D15A8A">
      <w:pPr>
        <w:pStyle w:val="ListParagraph"/>
        <w:numPr>
          <w:ilvl w:val="0"/>
          <w:numId w:val="0"/>
        </w:numPr>
        <w:ind w:left="720"/>
      </w:pPr>
    </w:p>
    <w:p w14:paraId="4C97323D" w14:textId="77777777" w:rsidR="00D15A8A" w:rsidRDefault="00D15A8A" w:rsidP="00D15A8A">
      <w:pPr>
        <w:pStyle w:val="ListParagraph"/>
        <w:numPr>
          <w:ilvl w:val="0"/>
          <w:numId w:val="0"/>
        </w:numPr>
        <w:ind w:left="720"/>
      </w:pPr>
    </w:p>
    <w:p w14:paraId="4472CFC9" w14:textId="77777777" w:rsidR="00D15A8A" w:rsidRDefault="00D15A8A" w:rsidP="00D15A8A">
      <w:pPr>
        <w:pStyle w:val="ListParagraph"/>
        <w:numPr>
          <w:ilvl w:val="0"/>
          <w:numId w:val="0"/>
        </w:numPr>
        <w:ind w:left="720"/>
      </w:pPr>
    </w:p>
    <w:p w14:paraId="4E9F70ED" w14:textId="77777777" w:rsidR="00D15A8A" w:rsidRDefault="00D15A8A" w:rsidP="00D15A8A">
      <w:pPr>
        <w:pStyle w:val="ListParagraph"/>
        <w:numPr>
          <w:ilvl w:val="0"/>
          <w:numId w:val="0"/>
        </w:numPr>
        <w:ind w:left="720"/>
      </w:pPr>
    </w:p>
    <w:p w14:paraId="2C554C01" w14:textId="77777777" w:rsidR="00D15A8A" w:rsidRDefault="00D15A8A" w:rsidP="00D15A8A">
      <w:pPr>
        <w:pStyle w:val="ListParagraph"/>
        <w:numPr>
          <w:ilvl w:val="0"/>
          <w:numId w:val="0"/>
        </w:numPr>
        <w:ind w:left="720"/>
      </w:pPr>
    </w:p>
    <w:p w14:paraId="57EDF38E" w14:textId="77777777" w:rsidR="00D15A8A" w:rsidRDefault="00D15A8A" w:rsidP="00D15A8A">
      <w:pPr>
        <w:pStyle w:val="ListParagraph"/>
        <w:numPr>
          <w:ilvl w:val="0"/>
          <w:numId w:val="0"/>
        </w:numPr>
        <w:ind w:left="720"/>
      </w:pPr>
    </w:p>
    <w:p w14:paraId="0B534762" w14:textId="77777777" w:rsidR="00D15A8A" w:rsidRDefault="00D15A8A" w:rsidP="00D15A8A">
      <w:pPr>
        <w:pStyle w:val="ListParagraph"/>
        <w:numPr>
          <w:ilvl w:val="0"/>
          <w:numId w:val="0"/>
        </w:numPr>
        <w:ind w:left="720"/>
      </w:pPr>
    </w:p>
    <w:p w14:paraId="60038A19" w14:textId="77777777" w:rsidR="00D15A8A" w:rsidRDefault="00D15A8A" w:rsidP="00D15A8A">
      <w:pPr>
        <w:pStyle w:val="ListParagraph"/>
        <w:numPr>
          <w:ilvl w:val="0"/>
          <w:numId w:val="0"/>
        </w:numPr>
        <w:ind w:left="720"/>
      </w:pPr>
    </w:p>
    <w:p w14:paraId="5CA19F35" w14:textId="77777777" w:rsidR="00D15A8A" w:rsidRDefault="00D15A8A" w:rsidP="00D15A8A">
      <w:pPr>
        <w:pStyle w:val="ListParagraph"/>
        <w:numPr>
          <w:ilvl w:val="0"/>
          <w:numId w:val="0"/>
        </w:numPr>
        <w:ind w:left="720"/>
      </w:pPr>
    </w:p>
    <w:p w14:paraId="36F7ACA9" w14:textId="77777777" w:rsidR="00D15A8A" w:rsidRDefault="00D15A8A" w:rsidP="00D15A8A">
      <w:pPr>
        <w:pStyle w:val="ListParagraph"/>
        <w:numPr>
          <w:ilvl w:val="0"/>
          <w:numId w:val="0"/>
        </w:numPr>
        <w:ind w:left="720"/>
      </w:pPr>
    </w:p>
    <w:p w14:paraId="7822BF54" w14:textId="77777777" w:rsidR="00D15A8A" w:rsidRDefault="00D15A8A" w:rsidP="00D15A8A">
      <w:pPr>
        <w:pStyle w:val="ListParagraph"/>
        <w:numPr>
          <w:ilvl w:val="0"/>
          <w:numId w:val="0"/>
        </w:numPr>
        <w:ind w:left="720"/>
      </w:pPr>
    </w:p>
    <w:p w14:paraId="3B1418D1" w14:textId="77777777" w:rsidR="00D15A8A" w:rsidRDefault="00D15A8A" w:rsidP="00D15A8A">
      <w:pPr>
        <w:pStyle w:val="ListParagraph"/>
        <w:numPr>
          <w:ilvl w:val="0"/>
          <w:numId w:val="0"/>
        </w:numPr>
        <w:ind w:left="720"/>
      </w:pPr>
    </w:p>
    <w:p w14:paraId="265C274E" w14:textId="77777777" w:rsidR="00D15A8A" w:rsidRDefault="00D15A8A" w:rsidP="00D15A8A">
      <w:pPr>
        <w:pStyle w:val="ListParagraph"/>
        <w:numPr>
          <w:ilvl w:val="0"/>
          <w:numId w:val="0"/>
        </w:numPr>
        <w:ind w:left="720"/>
      </w:pPr>
    </w:p>
    <w:p w14:paraId="5266AD28" w14:textId="77777777" w:rsidR="00D15A8A" w:rsidRDefault="00D15A8A" w:rsidP="00D15A8A">
      <w:pPr>
        <w:pStyle w:val="ListParagraph"/>
        <w:numPr>
          <w:ilvl w:val="0"/>
          <w:numId w:val="0"/>
        </w:numPr>
        <w:ind w:left="720"/>
      </w:pPr>
    </w:p>
    <w:p w14:paraId="50013F31" w14:textId="77777777" w:rsidR="00D15A8A" w:rsidRDefault="00D15A8A" w:rsidP="00D15A8A">
      <w:pPr>
        <w:pStyle w:val="ListParagraph"/>
        <w:numPr>
          <w:ilvl w:val="0"/>
          <w:numId w:val="0"/>
        </w:numPr>
        <w:ind w:left="720"/>
      </w:pPr>
    </w:p>
    <w:p w14:paraId="3013342C" w14:textId="77777777" w:rsidR="00D15A8A" w:rsidRDefault="00D15A8A" w:rsidP="00D15A8A">
      <w:pPr>
        <w:pStyle w:val="ListParagraph"/>
        <w:numPr>
          <w:ilvl w:val="0"/>
          <w:numId w:val="0"/>
        </w:numPr>
        <w:ind w:left="720"/>
      </w:pPr>
    </w:p>
    <w:p w14:paraId="4C68FA74" w14:textId="77777777" w:rsidR="00D15A8A" w:rsidRDefault="00D15A8A" w:rsidP="00D15A8A">
      <w:pPr>
        <w:pStyle w:val="ListParagraph"/>
        <w:numPr>
          <w:ilvl w:val="0"/>
          <w:numId w:val="0"/>
        </w:numPr>
        <w:ind w:left="720"/>
      </w:pPr>
    </w:p>
    <w:p w14:paraId="63F62E95" w14:textId="77777777" w:rsidR="009175E5" w:rsidRDefault="009A1A75" w:rsidP="009A1A75">
      <w:pPr>
        <w:pStyle w:val="ListParagraph"/>
        <w:numPr>
          <w:ilvl w:val="0"/>
          <w:numId w:val="0"/>
        </w:numPr>
        <w:ind w:left="1440"/>
        <w:rPr>
          <w:rStyle w:val="SubtitleChar"/>
        </w:rPr>
      </w:pPr>
      <w:r>
        <w:rPr>
          <w:rStyle w:val="SubtitleChar"/>
        </w:rPr>
        <w:t xml:space="preserve">                         </w:t>
      </w:r>
    </w:p>
    <w:p w14:paraId="276C5D3E" w14:textId="77777777" w:rsidR="009175E5" w:rsidRDefault="009175E5" w:rsidP="009A1A75">
      <w:pPr>
        <w:pStyle w:val="ListParagraph"/>
        <w:numPr>
          <w:ilvl w:val="0"/>
          <w:numId w:val="0"/>
        </w:numPr>
        <w:ind w:left="1440"/>
        <w:rPr>
          <w:rStyle w:val="SubtitleChar"/>
        </w:rPr>
      </w:pPr>
    </w:p>
    <w:p w14:paraId="5EC2DB58" w14:textId="290B0931" w:rsidR="00066D17" w:rsidRDefault="00D15A8A" w:rsidP="009A1A75">
      <w:pPr>
        <w:pStyle w:val="ListParagraph"/>
        <w:numPr>
          <w:ilvl w:val="0"/>
          <w:numId w:val="0"/>
        </w:numPr>
        <w:ind w:left="1440"/>
      </w:pPr>
      <w:r>
        <w:rPr>
          <w:rStyle w:val="SubtitleChar"/>
        </w:rPr>
        <w:t>S</w:t>
      </w:r>
      <w:r w:rsidR="10AB513D" w:rsidRPr="10AB513D">
        <w:rPr>
          <w:rStyle w:val="SubtitleChar"/>
        </w:rPr>
        <w:t>ign near Yandhai Nepean Crossing</w:t>
      </w:r>
      <w:r>
        <w:rPr>
          <w:rStyle w:val="SubtitleChar"/>
        </w:rPr>
        <w:t>, Penrith</w:t>
      </w:r>
      <w:r w:rsidR="009175E5">
        <w:rPr>
          <w:rStyle w:val="SubtitleChar"/>
        </w:rPr>
        <w:t>; Carroll, K., Western Sydney University 2019</w:t>
      </w:r>
      <w:r w:rsidR="00066D17">
        <w:br w:type="page"/>
      </w:r>
    </w:p>
    <w:p w14:paraId="2A7E8C50" w14:textId="30AF3306" w:rsidR="00066D17" w:rsidRDefault="00066D17" w:rsidP="00066D17">
      <w:pPr>
        <w:pStyle w:val="Heading1"/>
      </w:pPr>
      <w:r w:rsidRPr="00066D17">
        <w:lastRenderedPageBreak/>
        <w:t>Student Pre-Inquiry Activities</w:t>
      </w:r>
    </w:p>
    <w:p w14:paraId="4C4534E3" w14:textId="210AED05" w:rsidR="00066D17" w:rsidRDefault="00066D17" w:rsidP="00066D17">
      <w:r w:rsidRPr="00066D17">
        <w:t>These student-centred tasks are to be completed in school prior to the physical or virtual field trip.</w:t>
      </w:r>
    </w:p>
    <w:p w14:paraId="57B4D001" w14:textId="77777777" w:rsidR="00066D17" w:rsidRDefault="00066D17" w:rsidP="00066D17">
      <w:pPr>
        <w:pStyle w:val="Heading2"/>
      </w:pPr>
      <w:r w:rsidRPr="00066D17">
        <w:t>Overview</w:t>
      </w:r>
      <w:r>
        <w:t>:</w:t>
      </w:r>
    </w:p>
    <w:p w14:paraId="4E9CA3AF" w14:textId="77777777" w:rsidR="00066D17" w:rsidRDefault="00066D17" w:rsidP="00066D17">
      <w:r>
        <w:t xml:space="preserve">Water is essential to human life and the health of the </w:t>
      </w:r>
      <w:r w:rsidRPr="00066D17">
        <w:rPr>
          <w:b/>
          <w:bCs/>
        </w:rPr>
        <w:t>environment</w:t>
      </w:r>
      <w:r>
        <w:t xml:space="preserve">. The Hawkesbury-Nepean River is one of the most important river systems in NSW. It is the largest </w:t>
      </w:r>
      <w:r w:rsidRPr="00066D17">
        <w:rPr>
          <w:b/>
          <w:bCs/>
        </w:rPr>
        <w:t>estuary</w:t>
      </w:r>
      <w:r>
        <w:t xml:space="preserve"> system in the Sydney Region, and its complex </w:t>
      </w:r>
      <w:r w:rsidRPr="00066D17">
        <w:rPr>
          <w:b/>
          <w:bCs/>
        </w:rPr>
        <w:t>ecosystems</w:t>
      </w:r>
      <w:r>
        <w:t xml:space="preserve"> provide </w:t>
      </w:r>
      <w:r w:rsidRPr="00066D17">
        <w:rPr>
          <w:b/>
          <w:bCs/>
        </w:rPr>
        <w:t>habitat</w:t>
      </w:r>
      <w:r>
        <w:t xml:space="preserve"> for a multitude of plant and animal species.</w:t>
      </w:r>
    </w:p>
    <w:p w14:paraId="6A404AEF" w14:textId="6011F596" w:rsidR="00066D17" w:rsidRDefault="00066D17" w:rsidP="00066D17">
      <w:r>
        <w:t xml:space="preserve">Since European settlement it has been increasingly relied upon to meet the requirements of our growing population. </w:t>
      </w:r>
      <w:r w:rsidR="00F630AA">
        <w:t>The catchment</w:t>
      </w:r>
      <w:r>
        <w:t xml:space="preserve"> now provides fresh </w:t>
      </w:r>
      <w:r w:rsidR="00C65DE1">
        <w:t xml:space="preserve">drinking water for </w:t>
      </w:r>
      <w:r w:rsidR="00D15A8A">
        <w:t>4 out of every 5</w:t>
      </w:r>
      <w:r>
        <w:t xml:space="preserve"> people living in and around Sydney</w:t>
      </w:r>
      <w:r w:rsidR="00A2435E">
        <w:t xml:space="preserve"> via Warragamba Dam (waternsw.com.au)</w:t>
      </w:r>
      <w:r>
        <w:t xml:space="preserve">. The river supports the agriculture and </w:t>
      </w:r>
      <w:r w:rsidRPr="00066D17">
        <w:rPr>
          <w:b/>
          <w:bCs/>
        </w:rPr>
        <w:t>aquaculture</w:t>
      </w:r>
      <w:r>
        <w:t xml:space="preserve"> industries that provide much of Sydney's fresh food, as well as numerous other mining, manufacturing and processing industries</w:t>
      </w:r>
      <w:r w:rsidR="00F52592">
        <w:t xml:space="preserve">. It is an important and growing contributor to the </w:t>
      </w:r>
      <w:r>
        <w:t>recreation and tourism indust</w:t>
      </w:r>
      <w:r w:rsidR="00F52592">
        <w:t>ries</w:t>
      </w:r>
      <w:r>
        <w:t>.</w:t>
      </w:r>
    </w:p>
    <w:p w14:paraId="3F87B546" w14:textId="430990A9" w:rsidR="00066D17" w:rsidRDefault="00D15A8A" w:rsidP="00066D17">
      <w:r>
        <w:t>D</w:t>
      </w:r>
      <w:r w:rsidR="00066D17">
        <w:t xml:space="preserve">evelopment and </w:t>
      </w:r>
      <w:r w:rsidR="00066D17" w:rsidRPr="00066D17">
        <w:rPr>
          <w:b/>
          <w:bCs/>
        </w:rPr>
        <w:t>population</w:t>
      </w:r>
      <w:r w:rsidR="00066D17">
        <w:t xml:space="preserve"> growth </w:t>
      </w:r>
      <w:r>
        <w:t>have placed</w:t>
      </w:r>
      <w:r w:rsidR="00066D17">
        <w:t xml:space="preserve"> the Hawkesbury-Nepean River system under increasing pressure.  </w:t>
      </w:r>
      <w:r>
        <w:t>L</w:t>
      </w:r>
      <w:r w:rsidR="00066D17">
        <w:t xml:space="preserve">arge volumes of water </w:t>
      </w:r>
      <w:r>
        <w:t xml:space="preserve">are </w:t>
      </w:r>
      <w:r w:rsidR="00066D17">
        <w:t xml:space="preserve">taken out of the river for drinking, irrigation and industrial uses. </w:t>
      </w:r>
      <w:r>
        <w:t>Urban development, agriculture, industry and sewage treatment plants also have an impact on water quality.</w:t>
      </w:r>
    </w:p>
    <w:p w14:paraId="328788EF" w14:textId="77777777" w:rsidR="00A2435E" w:rsidRPr="00A2435E" w:rsidRDefault="00A2435E" w:rsidP="00A2435E">
      <w:pPr>
        <w:rPr>
          <w:b/>
          <w:sz w:val="28"/>
          <w:szCs w:val="28"/>
        </w:rPr>
      </w:pPr>
      <w:r w:rsidRPr="00A2435E">
        <w:rPr>
          <w:b/>
          <w:color w:val="002060"/>
          <w:sz w:val="28"/>
          <w:szCs w:val="28"/>
        </w:rPr>
        <w:t>What is a catchment?</w:t>
      </w:r>
    </w:p>
    <w:p w14:paraId="1DC56C35" w14:textId="19BEECCF" w:rsidR="00A2435E" w:rsidRDefault="00A2435E" w:rsidP="00A2435E">
      <w:r>
        <w:t>A catchment is an area of land</w:t>
      </w:r>
      <w:r w:rsidR="00D15A8A">
        <w:t xml:space="preserve"> </w:t>
      </w:r>
      <w:r>
        <w:t>over which water flows and is collected.</w:t>
      </w:r>
      <w:r w:rsidR="00D15A8A">
        <w:t xml:space="preserve"> It is often surrounded by hills or mountains.</w:t>
      </w:r>
      <w:r>
        <w:t xml:space="preserve"> When water reaches the lowest point in</w:t>
      </w:r>
      <w:r w:rsidR="00D15A8A">
        <w:t xml:space="preserve"> the landscape</w:t>
      </w:r>
      <w:r>
        <w:t>, it eventually flows into a creek, river, lake, lagoon, wetland or the ocean.</w:t>
      </w:r>
    </w:p>
    <w:p w14:paraId="54422156" w14:textId="432F32C8" w:rsidR="00066D17" w:rsidRDefault="00066D17" w:rsidP="00066D17">
      <w:pPr>
        <w:pStyle w:val="Heading2"/>
      </w:pPr>
      <w:r>
        <w:t xml:space="preserve">Our </w:t>
      </w:r>
      <w:r w:rsidR="00D54DA7">
        <w:t>c</w:t>
      </w:r>
      <w:r>
        <w:t>atchment</w:t>
      </w:r>
    </w:p>
    <w:p w14:paraId="0805B118" w14:textId="71F10E45" w:rsidR="00066D17" w:rsidRDefault="00066D17" w:rsidP="00066D17">
      <w:r>
        <w:t xml:space="preserve">The </w:t>
      </w:r>
      <w:r w:rsidRPr="00066D17">
        <w:rPr>
          <w:b/>
          <w:bCs/>
        </w:rPr>
        <w:t>Hawkesbury-Nepean is a catchment</w:t>
      </w:r>
      <w:r>
        <w:t xml:space="preserve"> of nati</w:t>
      </w:r>
      <w:r w:rsidR="00A2435E">
        <w:t>onal significance. Water</w:t>
      </w:r>
      <w:r>
        <w:t xml:space="preserve"> flows </w:t>
      </w:r>
      <w:r w:rsidR="00A2435E">
        <w:t xml:space="preserve">from this catchment supply Sydney </w:t>
      </w:r>
      <w:r>
        <w:t xml:space="preserve">and surrounding regions with food, water and other resources. The Hawkesbury-Nepean catchment covers more than 22,000 square kilometres (2.2 million hectares). </w:t>
      </w:r>
      <w:r w:rsidR="00F52592">
        <w:t>It</w:t>
      </w:r>
      <w:r w:rsidR="00A2435E">
        <w:t xml:space="preserve"> comprises </w:t>
      </w:r>
      <w:r w:rsidR="00F630AA">
        <w:t xml:space="preserve">mountainous areas, </w:t>
      </w:r>
      <w:r w:rsidR="00A2435E">
        <w:t>flat floodplains and a number of rivers and tributaries. One of th</w:t>
      </w:r>
      <w:r w:rsidR="00F52592">
        <w:t>e</w:t>
      </w:r>
      <w:r w:rsidR="00A2435E">
        <w:t xml:space="preserve"> rivers is the Wollondilly Ri</w:t>
      </w:r>
      <w:r>
        <w:t xml:space="preserve">ver </w:t>
      </w:r>
      <w:r w:rsidR="00A2435E">
        <w:t xml:space="preserve">that </w:t>
      </w:r>
      <w:r>
        <w:t>flows from</w:t>
      </w:r>
      <w:r w:rsidR="00A2435E">
        <w:t xml:space="preserve"> </w:t>
      </w:r>
      <w:r>
        <w:t>south of Goulburn</w:t>
      </w:r>
      <w:r w:rsidR="00A2435E">
        <w:t xml:space="preserve">.  Another is the Hawkesbury River that flows into Broken Bay. This makes the Hawkesbury-Nepean Catchment </w:t>
      </w:r>
      <w:r>
        <w:t xml:space="preserve">approximately 470 kilometres in distance, the longest </w:t>
      </w:r>
      <w:r w:rsidRPr="00066D17">
        <w:rPr>
          <w:b/>
          <w:bCs/>
        </w:rPr>
        <w:t>coastal</w:t>
      </w:r>
      <w:r>
        <w:t xml:space="preserve"> catchment in NSW.</w:t>
      </w:r>
    </w:p>
    <w:p w14:paraId="297875D2" w14:textId="77777777" w:rsidR="007C1788" w:rsidRDefault="007C1788" w:rsidP="00120ADC">
      <w:pPr>
        <w:pStyle w:val="NormalWeb"/>
        <w:shd w:val="clear" w:color="auto" w:fill="FFFFFF"/>
        <w:ind w:left="720" w:firstLine="720"/>
        <w:rPr>
          <w:noProof/>
          <w:color w:val="0563C1" w:themeColor="hyperlink"/>
        </w:rPr>
      </w:pPr>
    </w:p>
    <w:p w14:paraId="2E677F19" w14:textId="03BDF54E" w:rsidR="007C1788" w:rsidRDefault="00066D17" w:rsidP="00120ADC">
      <w:pPr>
        <w:pStyle w:val="NormalWeb"/>
        <w:shd w:val="clear" w:color="auto" w:fill="FFFFFF"/>
        <w:ind w:left="720" w:firstLine="720"/>
        <w:rPr>
          <w:noProof/>
          <w:color w:val="0563C1" w:themeColor="hyperlink"/>
        </w:rPr>
      </w:pPr>
      <w:r w:rsidRPr="00066D17">
        <w:rPr>
          <w:noProof/>
          <w:color w:val="0563C1" w:themeColor="hyperlink"/>
          <w:lang w:val="en-US" w:eastAsia="en-US"/>
        </w:rPr>
        <w:drawing>
          <wp:anchor distT="0" distB="0" distL="114300" distR="114300" simplePos="0" relativeHeight="251681792" behindDoc="1" locked="0" layoutInCell="1" allowOverlap="1" wp14:anchorId="3BA1E571" wp14:editId="4686EB38">
            <wp:simplePos x="0" y="0"/>
            <wp:positionH relativeFrom="margin">
              <wp:posOffset>771525</wp:posOffset>
            </wp:positionH>
            <wp:positionV relativeFrom="paragraph">
              <wp:posOffset>12700</wp:posOffset>
            </wp:positionV>
            <wp:extent cx="4999355" cy="4022090"/>
            <wp:effectExtent l="0" t="0" r="0" b="0"/>
            <wp:wrapTight wrapText="bothSides">
              <wp:wrapPolygon edited="0">
                <wp:start x="0" y="0"/>
                <wp:lineTo x="0" y="21484"/>
                <wp:lineTo x="21482" y="21484"/>
                <wp:lineTo x="21482"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C_0394.JPG"/>
                    <pic:cNvPicPr/>
                  </pic:nvPicPr>
                  <pic:blipFill>
                    <a:blip r:embed="rId9">
                      <a:extLst>
                        <a:ext uri="{28A0092B-C50C-407E-A947-70E740481C1C}">
                          <a14:useLocalDpi xmlns:a14="http://schemas.microsoft.com/office/drawing/2010/main" val="0"/>
                        </a:ext>
                      </a:extLst>
                    </a:blip>
                    <a:stretch>
                      <a:fillRect/>
                    </a:stretch>
                  </pic:blipFill>
                  <pic:spPr>
                    <a:xfrm>
                      <a:off x="0" y="0"/>
                      <a:ext cx="4999355" cy="4022090"/>
                    </a:xfrm>
                    <a:prstGeom prst="rect">
                      <a:avLst/>
                    </a:prstGeom>
                  </pic:spPr>
                </pic:pic>
              </a:graphicData>
            </a:graphic>
            <wp14:sizeRelH relativeFrom="page">
              <wp14:pctWidth>0</wp14:pctWidth>
            </wp14:sizeRelH>
            <wp14:sizeRelV relativeFrom="page">
              <wp14:pctHeight>0</wp14:pctHeight>
            </wp14:sizeRelV>
          </wp:anchor>
        </w:drawing>
      </w:r>
      <w:r w:rsidRPr="00066D17">
        <w:rPr>
          <w:noProof/>
          <w:color w:val="0563C1" w:themeColor="hyperlink"/>
        </w:rPr>
        <w:t xml:space="preserve"> </w:t>
      </w:r>
    </w:p>
    <w:p w14:paraId="5B5F849B" w14:textId="77777777" w:rsidR="00C51A73" w:rsidRDefault="00C51A73" w:rsidP="00120ADC">
      <w:pPr>
        <w:pStyle w:val="NormalWeb"/>
        <w:shd w:val="clear" w:color="auto" w:fill="FFFFFF"/>
        <w:ind w:left="720" w:firstLine="720"/>
        <w:rPr>
          <w:rFonts w:ascii="Arial" w:hAnsi="Arial"/>
          <w:i/>
          <w:iCs/>
          <w:noProof/>
          <w:color w:val="000000" w:themeColor="text1"/>
        </w:rPr>
      </w:pPr>
    </w:p>
    <w:p w14:paraId="1547158D" w14:textId="77777777" w:rsidR="00C51A73" w:rsidRDefault="00C51A73" w:rsidP="00120ADC">
      <w:pPr>
        <w:pStyle w:val="NormalWeb"/>
        <w:shd w:val="clear" w:color="auto" w:fill="FFFFFF"/>
        <w:ind w:left="720" w:firstLine="720"/>
        <w:rPr>
          <w:rFonts w:ascii="Arial" w:hAnsi="Arial"/>
          <w:i/>
          <w:iCs/>
          <w:noProof/>
          <w:color w:val="000000" w:themeColor="text1"/>
        </w:rPr>
      </w:pPr>
    </w:p>
    <w:p w14:paraId="575998C4" w14:textId="77777777" w:rsidR="00C51A73" w:rsidRDefault="00C51A73" w:rsidP="00120ADC">
      <w:pPr>
        <w:pStyle w:val="NormalWeb"/>
        <w:shd w:val="clear" w:color="auto" w:fill="FFFFFF"/>
        <w:ind w:left="720" w:firstLine="720"/>
        <w:rPr>
          <w:rFonts w:ascii="Arial" w:hAnsi="Arial"/>
          <w:i/>
          <w:iCs/>
          <w:noProof/>
          <w:color w:val="000000" w:themeColor="text1"/>
        </w:rPr>
      </w:pPr>
    </w:p>
    <w:p w14:paraId="61D5B45F" w14:textId="77777777" w:rsidR="00C51A73" w:rsidRDefault="00C51A73" w:rsidP="00120ADC">
      <w:pPr>
        <w:pStyle w:val="NormalWeb"/>
        <w:shd w:val="clear" w:color="auto" w:fill="FFFFFF"/>
        <w:ind w:left="720" w:firstLine="720"/>
        <w:rPr>
          <w:rFonts w:ascii="Arial" w:hAnsi="Arial"/>
          <w:i/>
          <w:iCs/>
          <w:noProof/>
          <w:color w:val="000000" w:themeColor="text1"/>
        </w:rPr>
      </w:pPr>
    </w:p>
    <w:p w14:paraId="5E7E825D" w14:textId="77777777" w:rsidR="00C51A73" w:rsidRDefault="00C51A73" w:rsidP="00120ADC">
      <w:pPr>
        <w:pStyle w:val="NormalWeb"/>
        <w:shd w:val="clear" w:color="auto" w:fill="FFFFFF"/>
        <w:ind w:left="720" w:firstLine="720"/>
        <w:rPr>
          <w:rFonts w:ascii="Arial" w:hAnsi="Arial"/>
          <w:i/>
          <w:iCs/>
          <w:noProof/>
          <w:color w:val="000000" w:themeColor="text1"/>
        </w:rPr>
      </w:pPr>
    </w:p>
    <w:p w14:paraId="03659E67" w14:textId="77777777" w:rsidR="00C51A73" w:rsidRDefault="00C51A73" w:rsidP="00120ADC">
      <w:pPr>
        <w:pStyle w:val="NormalWeb"/>
        <w:shd w:val="clear" w:color="auto" w:fill="FFFFFF"/>
        <w:ind w:left="720" w:firstLine="720"/>
        <w:rPr>
          <w:rFonts w:ascii="Arial" w:hAnsi="Arial"/>
          <w:i/>
          <w:iCs/>
          <w:noProof/>
          <w:color w:val="000000" w:themeColor="text1"/>
        </w:rPr>
      </w:pPr>
    </w:p>
    <w:p w14:paraId="35D0F49F" w14:textId="77777777" w:rsidR="00C51A73" w:rsidRDefault="00C51A73" w:rsidP="00120ADC">
      <w:pPr>
        <w:pStyle w:val="NormalWeb"/>
        <w:shd w:val="clear" w:color="auto" w:fill="FFFFFF"/>
        <w:ind w:left="720" w:firstLine="720"/>
        <w:rPr>
          <w:rFonts w:ascii="Arial" w:hAnsi="Arial"/>
          <w:i/>
          <w:iCs/>
          <w:noProof/>
          <w:color w:val="000000" w:themeColor="text1"/>
        </w:rPr>
      </w:pPr>
    </w:p>
    <w:p w14:paraId="778F72B0" w14:textId="77777777" w:rsidR="00C51A73" w:rsidRDefault="00C51A73" w:rsidP="00120ADC">
      <w:pPr>
        <w:pStyle w:val="NormalWeb"/>
        <w:shd w:val="clear" w:color="auto" w:fill="FFFFFF"/>
        <w:ind w:left="720" w:firstLine="720"/>
        <w:rPr>
          <w:rFonts w:ascii="Arial" w:hAnsi="Arial"/>
          <w:i/>
          <w:iCs/>
          <w:noProof/>
          <w:color w:val="000000" w:themeColor="text1"/>
        </w:rPr>
      </w:pPr>
    </w:p>
    <w:p w14:paraId="23487166" w14:textId="77777777" w:rsidR="00C51A73" w:rsidRDefault="00C51A73" w:rsidP="00120ADC">
      <w:pPr>
        <w:pStyle w:val="NormalWeb"/>
        <w:shd w:val="clear" w:color="auto" w:fill="FFFFFF"/>
        <w:ind w:left="720" w:firstLine="720"/>
        <w:rPr>
          <w:rFonts w:ascii="Arial" w:hAnsi="Arial"/>
          <w:i/>
          <w:iCs/>
          <w:noProof/>
          <w:color w:val="000000" w:themeColor="text1"/>
        </w:rPr>
      </w:pPr>
    </w:p>
    <w:p w14:paraId="1D5731AC" w14:textId="77777777" w:rsidR="00C51A73" w:rsidRDefault="00C51A73" w:rsidP="00120ADC">
      <w:pPr>
        <w:pStyle w:val="NormalWeb"/>
        <w:shd w:val="clear" w:color="auto" w:fill="FFFFFF"/>
        <w:ind w:left="720" w:firstLine="720"/>
        <w:rPr>
          <w:rFonts w:ascii="Arial" w:hAnsi="Arial"/>
          <w:i/>
          <w:iCs/>
          <w:noProof/>
          <w:color w:val="000000" w:themeColor="text1"/>
        </w:rPr>
      </w:pPr>
    </w:p>
    <w:p w14:paraId="6596F764" w14:textId="77777777" w:rsidR="00C51A73" w:rsidRDefault="00C51A73" w:rsidP="00120ADC">
      <w:pPr>
        <w:pStyle w:val="NormalWeb"/>
        <w:shd w:val="clear" w:color="auto" w:fill="FFFFFF"/>
        <w:ind w:left="720" w:firstLine="720"/>
        <w:rPr>
          <w:rFonts w:ascii="Arial" w:hAnsi="Arial"/>
          <w:i/>
          <w:iCs/>
          <w:noProof/>
          <w:color w:val="000000" w:themeColor="text1"/>
        </w:rPr>
      </w:pPr>
      <w:r>
        <w:rPr>
          <w:rFonts w:ascii="Arial" w:hAnsi="Arial"/>
          <w:i/>
          <w:iCs/>
          <w:noProof/>
          <w:color w:val="000000" w:themeColor="text1"/>
        </w:rPr>
        <w:t xml:space="preserve"> </w:t>
      </w:r>
    </w:p>
    <w:p w14:paraId="00C53390" w14:textId="06E5C849" w:rsidR="007C1788" w:rsidRDefault="0007029C" w:rsidP="0007029C">
      <w:pPr>
        <w:pStyle w:val="NormalWeb"/>
        <w:shd w:val="clear" w:color="auto" w:fill="FFFFFF"/>
        <w:rPr>
          <w:noProof/>
          <w:color w:val="0563C1" w:themeColor="hyperlink"/>
        </w:rPr>
      </w:pPr>
      <w:r>
        <w:rPr>
          <w:rFonts w:ascii="Arial" w:hAnsi="Arial"/>
          <w:i/>
          <w:iCs/>
          <w:noProof/>
          <w:color w:val="000000" w:themeColor="text1"/>
        </w:rPr>
        <w:t xml:space="preserve">                     </w:t>
      </w:r>
      <w:r w:rsidR="007C1788" w:rsidRPr="007C1788">
        <w:rPr>
          <w:rFonts w:ascii="Arial" w:hAnsi="Arial"/>
          <w:i/>
          <w:iCs/>
          <w:noProof/>
          <w:color w:val="000000" w:themeColor="text1"/>
        </w:rPr>
        <w:t>View of floodplain from Castlereagh Road</w:t>
      </w:r>
      <w:r w:rsidR="009175E5">
        <w:rPr>
          <w:rFonts w:ascii="Arial" w:hAnsi="Arial"/>
          <w:i/>
          <w:iCs/>
          <w:noProof/>
          <w:color w:val="000000" w:themeColor="text1"/>
        </w:rPr>
        <w:t>; Carroll, K., Western Sydney University, 2019</w:t>
      </w:r>
    </w:p>
    <w:p w14:paraId="3E79AA2F" w14:textId="43DA1868" w:rsidR="00066D17" w:rsidRPr="00066D17" w:rsidRDefault="00066D17" w:rsidP="00D15A8A">
      <w:pPr>
        <w:pStyle w:val="NormalWeb"/>
        <w:shd w:val="clear" w:color="auto" w:fill="FFFFFF"/>
        <w:ind w:firstLine="720"/>
        <w:rPr>
          <w:rFonts w:ascii="Arial" w:hAnsi="Arial"/>
          <w:color w:val="0563C1" w:themeColor="hyperlink"/>
          <w:szCs w:val="20"/>
          <w:u w:val="single"/>
        </w:rPr>
      </w:pPr>
      <w:r>
        <w:rPr>
          <w:noProof/>
          <w:lang w:val="en-US" w:eastAsia="en-US"/>
        </w:rPr>
        <mc:AlternateContent>
          <mc:Choice Requires="wps">
            <w:drawing>
              <wp:inline distT="0" distB="0" distL="0" distR="0" wp14:anchorId="4BF76453" wp14:editId="2A81A9AD">
                <wp:extent cx="5934075" cy="3876675"/>
                <wp:effectExtent l="0" t="0" r="28575" b="28575"/>
                <wp:docPr id="16" name="Text Box 16"/>
                <wp:cNvGraphicFramePr/>
                <a:graphic xmlns:a="http://schemas.openxmlformats.org/drawingml/2006/main">
                  <a:graphicData uri="http://schemas.microsoft.com/office/word/2010/wordprocessingShape">
                    <wps:wsp>
                      <wps:cNvSpPr txBox="1"/>
                      <wps:spPr>
                        <a:xfrm>
                          <a:off x="0" y="0"/>
                          <a:ext cx="5934075" cy="3876675"/>
                        </a:xfrm>
                        <a:prstGeom prst="rect">
                          <a:avLst/>
                        </a:prstGeom>
                        <a:solidFill>
                          <a:srgbClr val="1E3D78">
                            <a:alpha val="6000"/>
                          </a:srgbClr>
                        </a:solidFill>
                        <a:ln w="12700">
                          <a:solidFill>
                            <a:srgbClr val="1E3D78"/>
                          </a:solidFill>
                        </a:ln>
                      </wps:spPr>
                      <wps:txbx>
                        <w:txbxContent>
                          <w:p w14:paraId="33269992" w14:textId="49749D78" w:rsidR="00066D17" w:rsidRDefault="00066D17" w:rsidP="00066D17">
                            <w:pPr>
                              <w:rPr>
                                <w:color w:val="000000" w:themeColor="text1"/>
                              </w:rPr>
                            </w:pPr>
                            <w:r w:rsidRPr="00066D17">
                              <w:rPr>
                                <w:color w:val="000000" w:themeColor="text1"/>
                              </w:rPr>
                              <w:t xml:space="preserve">Define the </w:t>
                            </w:r>
                            <w:r w:rsidR="00F630AA">
                              <w:rPr>
                                <w:color w:val="000000" w:themeColor="text1"/>
                              </w:rPr>
                              <w:t>k</w:t>
                            </w:r>
                            <w:r w:rsidRPr="00066D17">
                              <w:rPr>
                                <w:color w:val="000000" w:themeColor="text1"/>
                              </w:rPr>
                              <w:t>ey terms from Harwest Water site, Western Sydney University</w:t>
                            </w:r>
                          </w:p>
                          <w:bookmarkStart w:id="0" w:name="_Hlk21689534"/>
                          <w:p w14:paraId="31128B58" w14:textId="2D80653A" w:rsidR="0086230B" w:rsidRDefault="00170E75" w:rsidP="00066D17">
                            <w:pPr>
                              <w:rPr>
                                <w:color w:val="000000" w:themeColor="text1"/>
                              </w:rPr>
                            </w:pPr>
                            <w:r>
                              <w:fldChar w:fldCharType="begin"/>
                            </w:r>
                            <w:r>
                              <w:instrText xml:space="preserve"> HYPERLINK "https://www.westernsydney.edu.au/harwest/harwest/water_quality" </w:instrText>
                            </w:r>
                            <w:r>
                              <w:fldChar w:fldCharType="separate"/>
                            </w:r>
                            <w:r w:rsidR="0086230B" w:rsidRPr="00C75DEB">
                              <w:rPr>
                                <w:rStyle w:val="Hyperlink"/>
                              </w:rPr>
                              <w:t>https://www.westernsydney.edu.au/harwest/harwest/water_quality</w:t>
                            </w:r>
                            <w:r>
                              <w:rPr>
                                <w:rStyle w:val="Hyperlink"/>
                              </w:rPr>
                              <w:fldChar w:fldCharType="end"/>
                            </w:r>
                          </w:p>
                          <w:bookmarkEnd w:id="0"/>
                          <w:p w14:paraId="6C130EC6" w14:textId="4C671E03" w:rsidR="00066D17" w:rsidRPr="00066D17" w:rsidRDefault="00066D17" w:rsidP="00066D17">
                            <w:pPr>
                              <w:pStyle w:val="ListParagraph"/>
                              <w:rPr>
                                <w:color w:val="000000" w:themeColor="text1"/>
                              </w:rPr>
                            </w:pPr>
                            <w:r w:rsidRPr="00066D17">
                              <w:rPr>
                                <w:color w:val="000000" w:themeColor="text1"/>
                              </w:rPr>
                              <w:t>Environment</w:t>
                            </w:r>
                            <w:r w:rsidR="00D15A8A">
                              <w:rPr>
                                <w:color w:val="000000" w:themeColor="text1"/>
                              </w:rPr>
                              <w:t>:</w:t>
                            </w:r>
                            <w:r w:rsidR="00120ADC">
                              <w:rPr>
                                <w:color w:val="000000" w:themeColor="text1"/>
                              </w:rPr>
                              <w:t>_______________________________________________________________________________________________________________________________________</w:t>
                            </w:r>
                          </w:p>
                          <w:p w14:paraId="322AA510" w14:textId="6E001E15" w:rsidR="00066D17" w:rsidRDefault="00066D17" w:rsidP="00066D17">
                            <w:pPr>
                              <w:pStyle w:val="ListParagraph"/>
                              <w:rPr>
                                <w:color w:val="000000" w:themeColor="text1"/>
                              </w:rPr>
                            </w:pPr>
                            <w:r w:rsidRPr="00066D17">
                              <w:rPr>
                                <w:color w:val="000000" w:themeColor="text1"/>
                              </w:rPr>
                              <w:t>Estuary</w:t>
                            </w:r>
                            <w:r w:rsidR="00120ADC">
                              <w:rPr>
                                <w:color w:val="000000" w:themeColor="text1"/>
                              </w:rPr>
                              <w:t>:___________________________________________________________________________________________________________________________________________</w:t>
                            </w:r>
                          </w:p>
                          <w:p w14:paraId="290B1647" w14:textId="3E71DA69" w:rsidR="00066D17" w:rsidRPr="00066D17" w:rsidRDefault="00066D17" w:rsidP="00066D17">
                            <w:pPr>
                              <w:pStyle w:val="ListParagraph"/>
                              <w:rPr>
                                <w:color w:val="000000" w:themeColor="text1"/>
                              </w:rPr>
                            </w:pPr>
                            <w:r w:rsidRPr="00066D17">
                              <w:rPr>
                                <w:color w:val="000000" w:themeColor="text1"/>
                              </w:rPr>
                              <w:t>Ecosystems</w:t>
                            </w:r>
                            <w:r w:rsidR="00120ADC">
                              <w:rPr>
                                <w:color w:val="000000" w:themeColor="text1"/>
                              </w:rPr>
                              <w:t>:________________________________________________________________________________________________________________________________________</w:t>
                            </w:r>
                          </w:p>
                          <w:p w14:paraId="296275DD" w14:textId="3901E2ED" w:rsidR="00066D17" w:rsidRPr="00066D17" w:rsidRDefault="00066D17" w:rsidP="00066D17">
                            <w:pPr>
                              <w:pStyle w:val="ListParagraph"/>
                              <w:rPr>
                                <w:color w:val="000000" w:themeColor="text1"/>
                              </w:rPr>
                            </w:pPr>
                            <w:r w:rsidRPr="00066D17">
                              <w:rPr>
                                <w:color w:val="000000" w:themeColor="text1"/>
                              </w:rPr>
                              <w:t>Habitat</w:t>
                            </w:r>
                            <w:r w:rsidR="00120ADC">
                              <w:rPr>
                                <w:color w:val="000000" w:themeColor="text1"/>
                              </w:rPr>
                              <w:t>:____________________________________________________________________________________________________________________________________________</w:t>
                            </w:r>
                          </w:p>
                          <w:p w14:paraId="4150717B" w14:textId="1832D31C" w:rsidR="00066D17" w:rsidRPr="00066D17" w:rsidRDefault="00066D17" w:rsidP="00066D17">
                            <w:pPr>
                              <w:pStyle w:val="ListParagraph"/>
                              <w:rPr>
                                <w:color w:val="000000" w:themeColor="text1"/>
                              </w:rPr>
                            </w:pPr>
                            <w:r w:rsidRPr="00066D17">
                              <w:rPr>
                                <w:color w:val="000000" w:themeColor="text1"/>
                              </w:rPr>
                              <w:t>Aquaculture</w:t>
                            </w:r>
                            <w:r w:rsidR="00120ADC">
                              <w:rPr>
                                <w:color w:val="000000" w:themeColor="text1"/>
                              </w:rPr>
                              <w:t>:________________________________________________________________________________________________________________________________________</w:t>
                            </w:r>
                          </w:p>
                          <w:p w14:paraId="461E5F7D" w14:textId="1C166291" w:rsidR="00066D17" w:rsidRPr="00066D17" w:rsidRDefault="00066D17" w:rsidP="00066D17">
                            <w:pPr>
                              <w:pStyle w:val="ListParagraph"/>
                              <w:rPr>
                                <w:color w:val="000000" w:themeColor="text1"/>
                              </w:rPr>
                            </w:pPr>
                            <w:r w:rsidRPr="00066D17">
                              <w:rPr>
                                <w:color w:val="000000" w:themeColor="text1"/>
                              </w:rPr>
                              <w:t>Population</w:t>
                            </w:r>
                            <w:r w:rsidR="00120ADC">
                              <w:rPr>
                                <w:color w:val="000000" w:themeColor="text1"/>
                              </w:rPr>
                              <w:t>:_________________________________________________________________________________________________________________________________________</w:t>
                            </w:r>
                          </w:p>
                          <w:p w14:paraId="16421627" w14:textId="353C039A" w:rsidR="00066D17" w:rsidRDefault="000E04E2" w:rsidP="00066D17">
                            <w:pPr>
                              <w:pStyle w:val="ListParagraph"/>
                              <w:rPr>
                                <w:color w:val="000000" w:themeColor="text1"/>
                              </w:rPr>
                            </w:pPr>
                            <w:r>
                              <w:rPr>
                                <w:color w:val="000000" w:themeColor="text1"/>
                              </w:rPr>
                              <w:t>U</w:t>
                            </w:r>
                            <w:r w:rsidR="00066D17" w:rsidRPr="00066D17">
                              <w:rPr>
                                <w:color w:val="000000" w:themeColor="text1"/>
                              </w:rPr>
                              <w:t>rban and industrial runoff</w:t>
                            </w:r>
                            <w:r w:rsidR="00120ADC">
                              <w:rPr>
                                <w:color w:val="000000" w:themeColor="text1"/>
                              </w:rPr>
                              <w:t>:___________________________________________________</w:t>
                            </w:r>
                          </w:p>
                          <w:p w14:paraId="767AE515" w14:textId="4C5C0394" w:rsidR="00120ADC" w:rsidRPr="00066D17" w:rsidRDefault="00120ADC" w:rsidP="00120ADC">
                            <w:pPr>
                              <w:pStyle w:val="ListParagraph"/>
                              <w:numPr>
                                <w:ilvl w:val="0"/>
                                <w:numId w:val="0"/>
                              </w:numPr>
                              <w:ind w:left="720"/>
                              <w:rPr>
                                <w:color w:val="000000" w:themeColor="text1"/>
                              </w:rPr>
                            </w:pPr>
                            <w:r>
                              <w:rPr>
                                <w:color w:val="000000" w:themeColor="text1"/>
                              </w:rPr>
                              <w:t>_________________________________________________________________________</w:t>
                            </w:r>
                          </w:p>
                          <w:p w14:paraId="0058A48C" w14:textId="79499B65" w:rsidR="00066D17" w:rsidRPr="00066D17" w:rsidRDefault="000E04E2" w:rsidP="00066D17">
                            <w:pPr>
                              <w:pStyle w:val="ListParagraph"/>
                              <w:rPr>
                                <w:color w:val="000000" w:themeColor="text1"/>
                              </w:rPr>
                            </w:pPr>
                            <w:r>
                              <w:rPr>
                                <w:color w:val="000000" w:themeColor="text1"/>
                              </w:rPr>
                              <w:t>C</w:t>
                            </w:r>
                            <w:r w:rsidR="00066D17" w:rsidRPr="00066D17">
                              <w:rPr>
                                <w:color w:val="000000" w:themeColor="text1"/>
                              </w:rPr>
                              <w:t>atchment</w:t>
                            </w:r>
                            <w:r w:rsidR="00120ADC">
                              <w:rPr>
                                <w:color w:val="000000" w:themeColor="text1"/>
                              </w:rPr>
                              <w:t>:_________________________________________________________________________________________________________________________________________</w:t>
                            </w:r>
                          </w:p>
                          <w:p w14:paraId="6C0D24A3" w14:textId="37B9DF81" w:rsidR="00066D17" w:rsidRPr="00066D17" w:rsidRDefault="000E04E2" w:rsidP="00066D17">
                            <w:pPr>
                              <w:pStyle w:val="ListParagraph"/>
                              <w:rPr>
                                <w:color w:val="000000" w:themeColor="text1"/>
                              </w:rPr>
                            </w:pPr>
                            <w:r>
                              <w:rPr>
                                <w:color w:val="000000" w:themeColor="text1"/>
                              </w:rPr>
                              <w:t>C</w:t>
                            </w:r>
                            <w:r w:rsidR="00066D17" w:rsidRPr="00066D17">
                              <w:rPr>
                                <w:color w:val="000000" w:themeColor="text1"/>
                              </w:rPr>
                              <w:t>oastal</w:t>
                            </w:r>
                            <w:r w:rsidR="00120ADC">
                              <w:rPr>
                                <w:color w:val="000000" w:themeColor="text1"/>
                              </w:rPr>
                              <w:t>:____________________________________________________________________________________________________________________________________________</w:t>
                            </w:r>
                          </w:p>
                        </w:txbxContent>
                      </wps:txbx>
                      <wps:bodyPr rot="0" spcFirstLastPara="0" vertOverflow="overflow" horzOverflow="overflow" vert="horz" wrap="square" lIns="144000" tIns="144000" rIns="144000" bIns="144000" numCol="1" spcCol="0" rtlCol="0" fromWordArt="0" anchor="t" anchorCtr="0" forceAA="0" compatLnSpc="1">
                        <a:prstTxWarp prst="textNoShape">
                          <a:avLst/>
                        </a:prstTxWarp>
                        <a:noAutofit/>
                      </wps:bodyPr>
                    </wps:wsp>
                  </a:graphicData>
                </a:graphic>
              </wp:inline>
            </w:drawing>
          </mc:Choice>
          <mc:Fallback>
            <w:pict>
              <v:shapetype w14:anchorId="4BF76453" id="_x0000_t202" coordsize="21600,21600" o:spt="202" path="m,l,21600r21600,l21600,xe">
                <v:stroke joinstyle="miter"/>
                <v:path gradientshapeok="t" o:connecttype="rect"/>
              </v:shapetype>
              <v:shape id="Text Box 16" o:spid="_x0000_s1026" type="#_x0000_t202" style="width:467.25pt;height:30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" fillcolor="#1e3d78" strokecolor="#1e3d78" strokeweight="1pt">
                <v:fill opacity="3855f"/>
                <v:textbox inset="4mm,4mm,4mm,4mm">
                  <w:txbxContent>
                    <w:p w14:paraId="33269992" w14:textId="49749D78" w:rsidR="00066D17" w:rsidRDefault="00066D17" w:rsidP="00066D17">
                      <w:pPr>
                        <w:rPr>
                          <w:color w:val="000000" w:themeColor="text1"/>
                        </w:rPr>
                      </w:pPr>
                      <w:r w:rsidRPr="00066D17">
                        <w:rPr>
                          <w:color w:val="000000" w:themeColor="text1"/>
                        </w:rPr>
                        <w:t xml:space="preserve">Define the </w:t>
                      </w:r>
                      <w:r w:rsidR="00F630AA">
                        <w:rPr>
                          <w:color w:val="000000" w:themeColor="text1"/>
                        </w:rPr>
                        <w:t>k</w:t>
                      </w:r>
                      <w:r w:rsidRPr="00066D17">
                        <w:rPr>
                          <w:color w:val="000000" w:themeColor="text1"/>
                        </w:rPr>
                        <w:t>ey terms from Harwest Water site, Western Sydney University</w:t>
                      </w:r>
                    </w:p>
                    <w:bookmarkStart w:id="1" w:name="_Hlk21689534"/>
                    <w:p w14:paraId="31128B58" w14:textId="2D80653A" w:rsidR="0086230B" w:rsidRDefault="00170E75" w:rsidP="00066D17">
                      <w:pPr>
                        <w:rPr>
                          <w:color w:val="000000" w:themeColor="text1"/>
                        </w:rPr>
                      </w:pPr>
                      <w:r>
                        <w:fldChar w:fldCharType="begin"/>
                      </w:r>
                      <w:r>
                        <w:instrText xml:space="preserve"> HYPERLINK "https://www.westernsydney.edu.au/harwest/harwest/water_quality" </w:instrText>
                      </w:r>
                      <w:r>
                        <w:fldChar w:fldCharType="separate"/>
                      </w:r>
                      <w:r w:rsidR="0086230B" w:rsidRPr="00C75DEB">
                        <w:rPr>
                          <w:rStyle w:val="Hyperlink"/>
                        </w:rPr>
                        <w:t>https://www.westernsydney.edu.au/harwest/harwest/water_quality</w:t>
                      </w:r>
                      <w:r>
                        <w:rPr>
                          <w:rStyle w:val="Hyperlink"/>
                        </w:rPr>
                        <w:fldChar w:fldCharType="end"/>
                      </w:r>
                    </w:p>
                    <w:bookmarkEnd w:id="1"/>
                    <w:p w14:paraId="6C130EC6" w14:textId="4C671E03" w:rsidR="00066D17" w:rsidRPr="00066D17" w:rsidRDefault="00066D17" w:rsidP="00066D17">
                      <w:pPr>
                        <w:pStyle w:val="ListParagraph"/>
                        <w:rPr>
                          <w:color w:val="000000" w:themeColor="text1"/>
                        </w:rPr>
                      </w:pPr>
                      <w:r w:rsidRPr="00066D17">
                        <w:rPr>
                          <w:color w:val="000000" w:themeColor="text1"/>
                        </w:rPr>
                        <w:t>Environment</w:t>
                      </w:r>
                      <w:r w:rsidR="00D15A8A">
                        <w:rPr>
                          <w:color w:val="000000" w:themeColor="text1"/>
                        </w:rPr>
                        <w:t>:</w:t>
                      </w:r>
                      <w:r w:rsidR="00120ADC">
                        <w:rPr>
                          <w:color w:val="000000" w:themeColor="text1"/>
                        </w:rPr>
                        <w:t>_______________________________________________________________________________________________________________________________________</w:t>
                      </w:r>
                    </w:p>
                    <w:p w14:paraId="322AA510" w14:textId="6E001E15" w:rsidR="00066D17" w:rsidRDefault="00066D17" w:rsidP="00066D17">
                      <w:pPr>
                        <w:pStyle w:val="ListParagraph"/>
                        <w:rPr>
                          <w:color w:val="000000" w:themeColor="text1"/>
                        </w:rPr>
                      </w:pPr>
                      <w:r w:rsidRPr="00066D17">
                        <w:rPr>
                          <w:color w:val="000000" w:themeColor="text1"/>
                        </w:rPr>
                        <w:t>Estuary</w:t>
                      </w:r>
                      <w:r w:rsidR="00120ADC">
                        <w:rPr>
                          <w:color w:val="000000" w:themeColor="text1"/>
                        </w:rPr>
                        <w:t>:___________________________________________________________________________________________________________________________________________</w:t>
                      </w:r>
                    </w:p>
                    <w:p w14:paraId="290B1647" w14:textId="3E71DA69" w:rsidR="00066D17" w:rsidRPr="00066D17" w:rsidRDefault="00066D17" w:rsidP="00066D17">
                      <w:pPr>
                        <w:pStyle w:val="ListParagraph"/>
                        <w:rPr>
                          <w:color w:val="000000" w:themeColor="text1"/>
                        </w:rPr>
                      </w:pPr>
                      <w:r w:rsidRPr="00066D17">
                        <w:rPr>
                          <w:color w:val="000000" w:themeColor="text1"/>
                        </w:rPr>
                        <w:t>Ecosystems</w:t>
                      </w:r>
                      <w:r w:rsidR="00120ADC">
                        <w:rPr>
                          <w:color w:val="000000" w:themeColor="text1"/>
                        </w:rPr>
                        <w:t>:________________________________________________________________________________________________________________________________________</w:t>
                      </w:r>
                    </w:p>
                    <w:p w14:paraId="296275DD" w14:textId="3901E2ED" w:rsidR="00066D17" w:rsidRPr="00066D17" w:rsidRDefault="00066D17" w:rsidP="00066D17">
                      <w:pPr>
                        <w:pStyle w:val="ListParagraph"/>
                        <w:rPr>
                          <w:color w:val="000000" w:themeColor="text1"/>
                        </w:rPr>
                      </w:pPr>
                      <w:r w:rsidRPr="00066D17">
                        <w:rPr>
                          <w:color w:val="000000" w:themeColor="text1"/>
                        </w:rPr>
                        <w:t>Habitat</w:t>
                      </w:r>
                      <w:r w:rsidR="00120ADC">
                        <w:rPr>
                          <w:color w:val="000000" w:themeColor="text1"/>
                        </w:rPr>
                        <w:t>:____________________________________________________________________________________________________________________________________________</w:t>
                      </w:r>
                    </w:p>
                    <w:p w14:paraId="4150717B" w14:textId="1832D31C" w:rsidR="00066D17" w:rsidRPr="00066D17" w:rsidRDefault="00066D17" w:rsidP="00066D17">
                      <w:pPr>
                        <w:pStyle w:val="ListParagraph"/>
                        <w:rPr>
                          <w:color w:val="000000" w:themeColor="text1"/>
                        </w:rPr>
                      </w:pPr>
                      <w:r w:rsidRPr="00066D17">
                        <w:rPr>
                          <w:color w:val="000000" w:themeColor="text1"/>
                        </w:rPr>
                        <w:t>Aquaculture</w:t>
                      </w:r>
                      <w:r w:rsidR="00120ADC">
                        <w:rPr>
                          <w:color w:val="000000" w:themeColor="text1"/>
                        </w:rPr>
                        <w:t>:________________________________________________________________________________________________________________________________________</w:t>
                      </w:r>
                    </w:p>
                    <w:p w14:paraId="461E5F7D" w14:textId="1C166291" w:rsidR="00066D17" w:rsidRPr="00066D17" w:rsidRDefault="00066D17" w:rsidP="00066D17">
                      <w:pPr>
                        <w:pStyle w:val="ListParagraph"/>
                        <w:rPr>
                          <w:color w:val="000000" w:themeColor="text1"/>
                        </w:rPr>
                      </w:pPr>
                      <w:r w:rsidRPr="00066D17">
                        <w:rPr>
                          <w:color w:val="000000" w:themeColor="text1"/>
                        </w:rPr>
                        <w:t>Population</w:t>
                      </w:r>
                      <w:r w:rsidR="00120ADC">
                        <w:rPr>
                          <w:color w:val="000000" w:themeColor="text1"/>
                        </w:rPr>
                        <w:t>:_________________________________________________________________________________________________________________________________________</w:t>
                      </w:r>
                    </w:p>
                    <w:p w14:paraId="16421627" w14:textId="353C039A" w:rsidR="00066D17" w:rsidRDefault="000E04E2" w:rsidP="00066D17">
                      <w:pPr>
                        <w:pStyle w:val="ListParagraph"/>
                        <w:rPr>
                          <w:color w:val="000000" w:themeColor="text1"/>
                        </w:rPr>
                      </w:pPr>
                      <w:r>
                        <w:rPr>
                          <w:color w:val="000000" w:themeColor="text1"/>
                        </w:rPr>
                        <w:t>U</w:t>
                      </w:r>
                      <w:r w:rsidR="00066D17" w:rsidRPr="00066D17">
                        <w:rPr>
                          <w:color w:val="000000" w:themeColor="text1"/>
                        </w:rPr>
                        <w:t>rban and industrial runoff</w:t>
                      </w:r>
                      <w:r w:rsidR="00120ADC">
                        <w:rPr>
                          <w:color w:val="000000" w:themeColor="text1"/>
                        </w:rPr>
                        <w:t>:___________________________________________________</w:t>
                      </w:r>
                    </w:p>
                    <w:p w14:paraId="767AE515" w14:textId="4C5C0394" w:rsidR="00120ADC" w:rsidRPr="00066D17" w:rsidRDefault="00120ADC" w:rsidP="00120ADC">
                      <w:pPr>
                        <w:pStyle w:val="ListParagraph"/>
                        <w:numPr>
                          <w:ilvl w:val="0"/>
                          <w:numId w:val="0"/>
                        </w:numPr>
                        <w:ind w:left="720"/>
                        <w:rPr>
                          <w:color w:val="000000" w:themeColor="text1"/>
                        </w:rPr>
                      </w:pPr>
                      <w:r>
                        <w:rPr>
                          <w:color w:val="000000" w:themeColor="text1"/>
                        </w:rPr>
                        <w:t>_________________________________________________________________________</w:t>
                      </w:r>
                    </w:p>
                    <w:p w14:paraId="0058A48C" w14:textId="79499B65" w:rsidR="00066D17" w:rsidRPr="00066D17" w:rsidRDefault="000E04E2" w:rsidP="00066D17">
                      <w:pPr>
                        <w:pStyle w:val="ListParagraph"/>
                        <w:rPr>
                          <w:color w:val="000000" w:themeColor="text1"/>
                        </w:rPr>
                      </w:pPr>
                      <w:r>
                        <w:rPr>
                          <w:color w:val="000000" w:themeColor="text1"/>
                        </w:rPr>
                        <w:t>C</w:t>
                      </w:r>
                      <w:r w:rsidR="00066D17" w:rsidRPr="00066D17">
                        <w:rPr>
                          <w:color w:val="000000" w:themeColor="text1"/>
                        </w:rPr>
                        <w:t>atchment</w:t>
                      </w:r>
                      <w:r w:rsidR="00120ADC">
                        <w:rPr>
                          <w:color w:val="000000" w:themeColor="text1"/>
                        </w:rPr>
                        <w:t>:_________________________________________________________________________________________________________________________________________</w:t>
                      </w:r>
                    </w:p>
                    <w:p w14:paraId="6C0D24A3" w14:textId="37B9DF81" w:rsidR="00066D17" w:rsidRPr="00066D17" w:rsidRDefault="000E04E2" w:rsidP="00066D17">
                      <w:pPr>
                        <w:pStyle w:val="ListParagraph"/>
                        <w:rPr>
                          <w:color w:val="000000" w:themeColor="text1"/>
                        </w:rPr>
                      </w:pPr>
                      <w:r>
                        <w:rPr>
                          <w:color w:val="000000" w:themeColor="text1"/>
                        </w:rPr>
                        <w:t>C</w:t>
                      </w:r>
                      <w:r w:rsidR="00066D17" w:rsidRPr="00066D17">
                        <w:rPr>
                          <w:color w:val="000000" w:themeColor="text1"/>
                        </w:rPr>
                        <w:t>oastal</w:t>
                      </w:r>
                      <w:r w:rsidR="00120ADC">
                        <w:rPr>
                          <w:color w:val="000000" w:themeColor="text1"/>
                        </w:rPr>
                        <w:t>:____________________________________________________________________________________________________________________________________________</w:t>
                      </w:r>
                    </w:p>
                  </w:txbxContent>
                </v:textbox>
                <w10:anchorlock/>
              </v:shape>
            </w:pict>
          </mc:Fallback>
        </mc:AlternateContent>
      </w:r>
      <w:r>
        <w:rPr>
          <w:noProof/>
          <w:color w:val="0563C1" w:themeColor="hyperlink"/>
        </w:rPr>
        <w:br/>
      </w:r>
      <w:r>
        <w:rPr>
          <w:noProof/>
          <w:color w:val="0563C1" w:themeColor="hyperlink"/>
        </w:rPr>
        <w:br w:type="page"/>
      </w:r>
    </w:p>
    <w:p w14:paraId="0D87B00C" w14:textId="77777777" w:rsidR="00AE124E" w:rsidRDefault="00AE124E" w:rsidP="00AE124E">
      <w:pPr>
        <w:pStyle w:val="Heading2"/>
      </w:pPr>
      <w:r>
        <w:t>What Aboriginal perspectives about place, space and interconnections should we consider important in understanding the Hawkesbury-Nepean Valley?</w:t>
      </w:r>
    </w:p>
    <w:p w14:paraId="71A57116" w14:textId="77777777" w:rsidR="00103F3A" w:rsidRPr="00514655" w:rsidRDefault="00103F3A" w:rsidP="00103F3A">
      <w:r w:rsidRPr="00514655">
        <w:t xml:space="preserve">The </w:t>
      </w:r>
      <w:r>
        <w:t xml:space="preserve">extract below </w:t>
      </w:r>
      <w:r w:rsidRPr="00514655">
        <w:t xml:space="preserve">was written and spoken about by Charles William Peck in a published text called </w:t>
      </w:r>
      <w:r w:rsidRPr="00EE2195">
        <w:rPr>
          <w:i/>
        </w:rPr>
        <w:t>Australian Legends</w:t>
      </w:r>
      <w:r w:rsidRPr="00514655">
        <w:t xml:space="preserve">, published in 1925 and again in 1933. </w:t>
      </w:r>
    </w:p>
    <w:p w14:paraId="72F03F7E" w14:textId="0BE8BCF6" w:rsidR="00103F3A" w:rsidRDefault="00103F3A" w:rsidP="00103F3A">
      <w:pPr>
        <w:pStyle w:val="NormalWeb"/>
        <w:shd w:val="clear" w:color="auto" w:fill="FFFFFF"/>
        <w:spacing w:before="0" w:beforeAutospacing="0" w:after="135" w:afterAutospacing="0"/>
        <w:rPr>
          <w:rFonts w:ascii="Helvetica" w:hAnsi="Helvetica"/>
          <w:color w:val="656565"/>
          <w:sz w:val="21"/>
          <w:szCs w:val="21"/>
        </w:rPr>
      </w:pPr>
      <w:r>
        <w:rPr>
          <w:rFonts w:ascii="Arial" w:hAnsi="Arial"/>
          <w:szCs w:val="20"/>
        </w:rPr>
        <w:t>‘</w:t>
      </w:r>
      <w:r w:rsidRPr="00514655">
        <w:rPr>
          <w:rFonts w:ascii="Arial" w:hAnsi="Arial"/>
          <w:szCs w:val="20"/>
        </w:rPr>
        <w:t>The 1925 edition of </w:t>
      </w:r>
      <w:r w:rsidRPr="00514655">
        <w:rPr>
          <w:rFonts w:ascii="Arial" w:hAnsi="Arial"/>
          <w:i/>
          <w:iCs/>
          <w:szCs w:val="20"/>
        </w:rPr>
        <w:t>Australian Legends</w:t>
      </w:r>
      <w:r w:rsidRPr="00514655">
        <w:rPr>
          <w:rFonts w:ascii="Arial" w:hAnsi="Arial"/>
          <w:szCs w:val="20"/>
        </w:rPr>
        <w:t> contained twenty</w:t>
      </w:r>
      <w:r w:rsidR="0039250E">
        <w:rPr>
          <w:rFonts w:ascii="Arial" w:hAnsi="Arial"/>
          <w:szCs w:val="20"/>
        </w:rPr>
        <w:t>-</w:t>
      </w:r>
      <w:r w:rsidRPr="00514655">
        <w:rPr>
          <w:rFonts w:ascii="Arial" w:hAnsi="Arial"/>
          <w:szCs w:val="20"/>
        </w:rPr>
        <w:t>five Aboriginal stories, many apparently having originally been collected in the Burragorang Valley during the 1860s… A second, slightly expanded version of </w:t>
      </w:r>
      <w:r w:rsidRPr="00514655">
        <w:rPr>
          <w:rFonts w:ascii="Arial" w:hAnsi="Arial"/>
          <w:i/>
          <w:iCs/>
          <w:szCs w:val="20"/>
        </w:rPr>
        <w:t>Australian Legends</w:t>
      </w:r>
      <w:r w:rsidRPr="00514655">
        <w:rPr>
          <w:rFonts w:ascii="Arial" w:hAnsi="Arial"/>
          <w:szCs w:val="20"/>
        </w:rPr>
        <w:t> was published in Melbourne during 1933…This edition also featured an Introduction which referred to one of Peck's sources, Ellen Anderson. - Source: Michael Organ</w:t>
      </w:r>
      <w:r>
        <w:rPr>
          <w:rFonts w:ascii="Helvetica" w:hAnsi="Helvetica"/>
          <w:color w:val="656565"/>
          <w:sz w:val="21"/>
          <w:szCs w:val="21"/>
        </w:rPr>
        <w:t xml:space="preserve"> (</w:t>
      </w:r>
      <w:hyperlink r:id="rId10" w:history="1">
        <w:r>
          <w:rPr>
            <w:rStyle w:val="Hyperlink"/>
            <w:rFonts w:ascii="Helvetica" w:eastAsia="MS Mincho" w:hAnsi="Helvetica"/>
            <w:color w:val="366C91"/>
            <w:sz w:val="21"/>
            <w:szCs w:val="21"/>
          </w:rPr>
          <w:t>http://www.michaelorgan.org.au</w:t>
        </w:r>
      </w:hyperlink>
      <w:r>
        <w:rPr>
          <w:rFonts w:ascii="Helvetica" w:hAnsi="Helvetica"/>
          <w:color w:val="656565"/>
          <w:sz w:val="21"/>
          <w:szCs w:val="21"/>
        </w:rPr>
        <w:t>)</w:t>
      </w:r>
    </w:p>
    <w:p w14:paraId="05C0B133" w14:textId="77777777" w:rsidR="00103F3A" w:rsidRDefault="00103F3A" w:rsidP="00103F3A">
      <w:pPr>
        <w:pStyle w:val="IntenseQuote"/>
        <w:rPr>
          <w:rFonts w:eastAsia="Times New Roman"/>
          <w:lang w:val="en-US" w:eastAsia="en-US"/>
        </w:rPr>
      </w:pPr>
      <w:r w:rsidRPr="00066D17">
        <w:t xml:space="preserve"> “Why did the early [European] arrivals in Australia imagine that the Aborigines had no folk-lore, no legends, hardly any ‘manners, habits and customs’? Is it that they really had none, or that the blacks were merely incomprehensible [to the Europeans]? I think it was the latter”. (Peck, 1925)</w:t>
      </w:r>
      <w:r w:rsidRPr="00EE2195">
        <w:rPr>
          <w:rFonts w:eastAsia="Times New Roman"/>
          <w:lang w:val="en-US" w:eastAsia="en-US"/>
        </w:rPr>
        <w:t xml:space="preserve"> </w:t>
      </w:r>
    </w:p>
    <w:p w14:paraId="4C5A9EB5" w14:textId="77777777" w:rsidR="00103F3A" w:rsidRPr="00EE2195" w:rsidRDefault="00103F3A" w:rsidP="00103F3A">
      <w:pPr>
        <w:pStyle w:val="NormalWeb"/>
        <w:shd w:val="clear" w:color="auto" w:fill="FFFFFF"/>
        <w:spacing w:before="0" w:beforeAutospacing="0" w:after="135" w:afterAutospacing="0"/>
        <w:rPr>
          <w:rFonts w:ascii="Arial" w:hAnsi="Arial"/>
          <w:szCs w:val="20"/>
        </w:rPr>
      </w:pPr>
      <w:r w:rsidRPr="00EE2195">
        <w:rPr>
          <w:rFonts w:ascii="Arial" w:hAnsi="Arial"/>
          <w:szCs w:val="20"/>
        </w:rPr>
        <w:t xml:space="preserve">The stories in </w:t>
      </w:r>
      <w:r w:rsidRPr="00EE2195">
        <w:rPr>
          <w:rFonts w:ascii="Arial" w:hAnsi="Arial"/>
          <w:i/>
          <w:szCs w:val="20"/>
        </w:rPr>
        <w:t>Australian Legends</w:t>
      </w:r>
      <w:r>
        <w:rPr>
          <w:rFonts w:ascii="Arial" w:hAnsi="Arial"/>
          <w:szCs w:val="20"/>
        </w:rPr>
        <w:t xml:space="preserve"> </w:t>
      </w:r>
      <w:r w:rsidRPr="00EE2195">
        <w:rPr>
          <w:rFonts w:ascii="Arial" w:hAnsi="Arial"/>
          <w:szCs w:val="20"/>
        </w:rPr>
        <w:t>represent the first major work to present to the public</w:t>
      </w:r>
      <w:r>
        <w:rPr>
          <w:rFonts w:ascii="Arial" w:hAnsi="Arial"/>
          <w:szCs w:val="20"/>
        </w:rPr>
        <w:t>,</w:t>
      </w:r>
      <w:r w:rsidRPr="00EE2195">
        <w:rPr>
          <w:rFonts w:ascii="Arial" w:hAnsi="Arial"/>
          <w:szCs w:val="20"/>
        </w:rPr>
        <w:t xml:space="preserve"> site-specific Aboriginal dreaming stories from the Sydney region.</w:t>
      </w:r>
    </w:p>
    <w:p w14:paraId="5796337A" w14:textId="77777777" w:rsidR="00AE124E" w:rsidRDefault="00AE124E" w:rsidP="00AE124E">
      <w:pPr>
        <w:pStyle w:val="Heading2"/>
        <w:jc w:val="center"/>
      </w:pPr>
      <w:r w:rsidRPr="00887DFA">
        <w:t>MIST AND A FRINGE FLOWER</w:t>
      </w:r>
    </w:p>
    <w:p w14:paraId="3841BA65" w14:textId="77777777" w:rsidR="00AE124E" w:rsidRPr="00887DFA" w:rsidRDefault="00AE124E" w:rsidP="00AE124E">
      <w:pPr>
        <w:rPr>
          <w:i/>
          <w:iCs/>
        </w:rPr>
      </w:pPr>
      <w:r w:rsidRPr="00887DFA">
        <w:rPr>
          <w:i/>
          <w:iCs/>
          <w:noProof/>
          <w:lang w:val="en-US" w:eastAsia="en-US"/>
        </w:rPr>
        <w:drawing>
          <wp:anchor distT="0" distB="0" distL="114300" distR="114300" simplePos="0" relativeHeight="251689984" behindDoc="0" locked="0" layoutInCell="1" allowOverlap="1" wp14:anchorId="7F206709" wp14:editId="191DC872">
            <wp:simplePos x="0" y="0"/>
            <wp:positionH relativeFrom="column">
              <wp:posOffset>3387725</wp:posOffset>
            </wp:positionH>
            <wp:positionV relativeFrom="paragraph">
              <wp:posOffset>74295</wp:posOffset>
            </wp:positionV>
            <wp:extent cx="3154680" cy="282257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54680" cy="2822575"/>
                    </a:xfrm>
                    <a:prstGeom prst="rect">
                      <a:avLst/>
                    </a:prstGeom>
                    <a:noFill/>
                  </pic:spPr>
                </pic:pic>
              </a:graphicData>
            </a:graphic>
            <wp14:sizeRelH relativeFrom="margin">
              <wp14:pctWidth>0</wp14:pctWidth>
            </wp14:sizeRelH>
            <wp14:sizeRelV relativeFrom="margin">
              <wp14:pctHeight>0</wp14:pctHeight>
            </wp14:sizeRelV>
          </wp:anchor>
        </w:drawing>
      </w:r>
      <w:r w:rsidRPr="00887DFA">
        <w:rPr>
          <w:i/>
          <w:iCs/>
        </w:rPr>
        <w:t>Aborigines were generally much frightened when mists came, and they often crouched in the shelter of crevasse or camp until they had cleared away. They feared the unseen, and they could not conjecture what fearsome thing might be hidden. They watched the curling, eddying vapour, and their imaginative and often artistic minds saw many fleeting shapes…</w:t>
      </w:r>
    </w:p>
    <w:p w14:paraId="4C987DD2" w14:textId="77777777" w:rsidR="00AE124E" w:rsidRDefault="00AE124E" w:rsidP="00AE124E">
      <w:pPr>
        <w:rPr>
          <w:i/>
          <w:iCs/>
          <w:noProof/>
        </w:rPr>
      </w:pPr>
      <w:r w:rsidRPr="00887DFA">
        <w:rPr>
          <w:i/>
          <w:iCs/>
          <w:noProof/>
          <w:lang w:val="en-US" w:eastAsia="en-US"/>
        </w:rPr>
        <mc:AlternateContent>
          <mc:Choice Requires="wps">
            <w:drawing>
              <wp:anchor distT="0" distB="0" distL="114300" distR="114300" simplePos="0" relativeHeight="251691008" behindDoc="0" locked="0" layoutInCell="1" allowOverlap="1" wp14:anchorId="269F80C7" wp14:editId="501C1115">
                <wp:simplePos x="0" y="0"/>
                <wp:positionH relativeFrom="column">
                  <wp:posOffset>3454317</wp:posOffset>
                </wp:positionH>
                <wp:positionV relativeFrom="paragraph">
                  <wp:posOffset>1709972</wp:posOffset>
                </wp:positionV>
                <wp:extent cx="3040380" cy="635"/>
                <wp:effectExtent l="0" t="0" r="0" b="12065"/>
                <wp:wrapSquare wrapText="bothSides"/>
                <wp:docPr id="2" name="Text Box 2"/>
                <wp:cNvGraphicFramePr/>
                <a:graphic xmlns:a="http://schemas.openxmlformats.org/drawingml/2006/main">
                  <a:graphicData uri="http://schemas.microsoft.com/office/word/2010/wordprocessingShape">
                    <wps:wsp>
                      <wps:cNvSpPr txBox="1"/>
                      <wps:spPr>
                        <a:xfrm>
                          <a:off x="0" y="0"/>
                          <a:ext cx="3040380" cy="635"/>
                        </a:xfrm>
                        <a:prstGeom prst="rect">
                          <a:avLst/>
                        </a:prstGeom>
                        <a:solidFill>
                          <a:prstClr val="white"/>
                        </a:solidFill>
                        <a:ln>
                          <a:noFill/>
                        </a:ln>
                      </wps:spPr>
                      <wps:txbx>
                        <w:txbxContent>
                          <w:p w14:paraId="11AD767A" w14:textId="77777777" w:rsidR="00AE124E" w:rsidRPr="00F87CCE" w:rsidRDefault="00AE124E" w:rsidP="00AE124E">
                            <w:pPr>
                              <w:pStyle w:val="Subtitle"/>
                              <w:rPr>
                                <w:noProof/>
                              </w:rPr>
                            </w:pPr>
                            <w:r w:rsidRPr="001D6FBD">
                              <w:t>Artist View of Floodplain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269F80C7" id="Text Box 2" o:spid="_x0000_s1027" type="#_x0000_t202" style="position:absolute;margin-left:272pt;margin-top:134.65pt;width:239.4pt;height:.0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" stroked="f">
                <v:textbox style="mso-fit-shape-to-text:t" inset="0,0,0,0">
                  <w:txbxContent>
                    <w:p w14:paraId="11AD767A" w14:textId="77777777" w:rsidR="00AE124E" w:rsidRPr="00F87CCE" w:rsidRDefault="00AE124E" w:rsidP="00AE124E">
                      <w:pPr>
                        <w:pStyle w:val="Subtitle"/>
                        <w:rPr>
                          <w:noProof/>
                        </w:rPr>
                      </w:pPr>
                      <w:r w:rsidRPr="001D6FBD">
                        <w:t>Artist View of Floodplain</w:t>
                      </w:r>
                    </w:p>
                  </w:txbxContent>
                </v:textbox>
                <w10:wrap type="square"/>
              </v:shape>
            </w:pict>
          </mc:Fallback>
        </mc:AlternateContent>
      </w:r>
      <w:r w:rsidRPr="00887DFA">
        <w:rPr>
          <w:i/>
          <w:iCs/>
        </w:rPr>
        <w:t>The strip of country between the Appin Creek and George's River was the home of a very powerful group. To-day the watershed drained by the Cataract and the Loddon rivers is one source of Sydney's Water Supply. The head of George's River is in the same locality, but it falls the opposite way and its waters do not flow into the Cataract Dam. On it are King's Falls; on the Loddon the Loddon Falls; on the other creek the Appin Falls. All are most picturesque, though the Appin Falls are now quite governed by the floodgates of the Dam. The real owners of this country roamed over the luxuriant forest. The natives travelled the peaty patch known to us as Madden's Plains in the days of their mastery, and from the edge of the Illawarra Range they saw the sight that we recognise as the most beautiful in the whole world. When they roamed towards the setting sun they went as far as the Nepean, which winds itself along the foot of the hills of the Blue Mountains.</w:t>
      </w:r>
      <w:r w:rsidRPr="00887DFA">
        <w:rPr>
          <w:i/>
          <w:iCs/>
          <w:noProof/>
        </w:rPr>
        <w:t xml:space="preserve"> </w:t>
      </w:r>
    </w:p>
    <w:p w14:paraId="111FC5EC" w14:textId="77777777" w:rsidR="00AE124E" w:rsidRDefault="00AE124E" w:rsidP="00AE124E">
      <w:pPr>
        <w:pStyle w:val="ListParagraph"/>
      </w:pPr>
      <w:r>
        <w:t>What perspectives of this place are represented?</w:t>
      </w:r>
    </w:p>
    <w:p w14:paraId="0AF8A00A" w14:textId="77777777" w:rsidR="00AE124E" w:rsidRDefault="00AE124E" w:rsidP="00AE124E">
      <w:pPr>
        <w:pStyle w:val="ListParagraph"/>
      </w:pPr>
      <w:r>
        <w:t>Why is it important to understand Aboriginal perspectives of the Hawkesbury-Nepean Valley?</w:t>
      </w:r>
    </w:p>
    <w:p w14:paraId="58437D6A" w14:textId="4986503F" w:rsidR="00AE124E" w:rsidRDefault="00AE124E" w:rsidP="00FC3DF3">
      <w:pPr>
        <w:pStyle w:val="Heading2"/>
      </w:pPr>
    </w:p>
    <w:p w14:paraId="40C16F42" w14:textId="57D5FFCE" w:rsidR="00AE124E" w:rsidRDefault="00AE124E" w:rsidP="00AE124E"/>
    <w:p w14:paraId="5526F8D6" w14:textId="2FD128CB" w:rsidR="00FC3DF3" w:rsidRDefault="00FC3DF3" w:rsidP="00FC3DF3">
      <w:pPr>
        <w:pStyle w:val="Heading2"/>
      </w:pPr>
      <w:r>
        <w:t>A Cornucopia of resources</w:t>
      </w:r>
    </w:p>
    <w:p w14:paraId="532505C1" w14:textId="77777777" w:rsidR="00FC3DF3" w:rsidRDefault="00FC3DF3" w:rsidP="00FC3DF3">
      <w:r>
        <w:t>How did these first human arrivals and more recent Aboriginal groups live? How important were large rivers such as the Hawkesbury to their existence? Coastal communities, the groups for which we have the longest-standing information, had an economy based strongly on marine and estuarine resource, whereas inland communities likely had larger territories and made use of different food sources. It is the coastal tribes, especially those from around Sydney, who we know most about because it is they who had the first contact with the British of the First Fleet and there was time for colonists to record their social organisation before it was changed forever by the ensuing engagement. It is important to stress the wealth of resources that Aborigines had in the Sydney region, and along the Hawkesbury in particular…..The mosaic of varying topography, mountains and floodplains, incised creeks and estuarine areas would have provided not only abundant food and physical resources, but possibly a refuge during climatic extremes…….</w:t>
      </w:r>
    </w:p>
    <w:p w14:paraId="4E5A990D" w14:textId="3CEA39FA" w:rsidR="00FC3DF3" w:rsidRDefault="002A2917" w:rsidP="00FC3DF3">
      <w:r>
        <w:rPr>
          <w:noProof/>
          <w:lang w:val="en-US" w:eastAsia="en-US"/>
        </w:rPr>
        <mc:AlternateContent>
          <mc:Choice Requires="wps">
            <w:drawing>
              <wp:anchor distT="45720" distB="45720" distL="114300" distR="114300" simplePos="0" relativeHeight="251694080" behindDoc="0" locked="0" layoutInCell="1" allowOverlap="1" wp14:anchorId="00BF0D75" wp14:editId="4E3BE663">
                <wp:simplePos x="0" y="0"/>
                <wp:positionH relativeFrom="margin">
                  <wp:posOffset>-85725</wp:posOffset>
                </wp:positionH>
                <wp:positionV relativeFrom="paragraph">
                  <wp:posOffset>2553335</wp:posOffset>
                </wp:positionV>
                <wp:extent cx="4467225" cy="247650"/>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225" cy="247650"/>
                        </a:xfrm>
                        <a:prstGeom prst="rect">
                          <a:avLst/>
                        </a:prstGeom>
                        <a:solidFill>
                          <a:srgbClr val="FFFFFF"/>
                        </a:solidFill>
                        <a:ln w="9525">
                          <a:noFill/>
                          <a:miter lim="800000"/>
                          <a:headEnd/>
                          <a:tailEnd/>
                        </a:ln>
                      </wps:spPr>
                      <wps:txbx>
                        <w:txbxContent>
                          <w:p w14:paraId="70A16983" w14:textId="248BAABE" w:rsidR="002A2917" w:rsidRPr="002A2917" w:rsidRDefault="002A2917">
                            <w:pPr>
                              <w:rPr>
                                <w:i/>
                                <w:iCs/>
                              </w:rPr>
                            </w:pPr>
                            <w:r w:rsidRPr="002A2917">
                              <w:rPr>
                                <w:i/>
                                <w:iCs/>
                              </w:rPr>
                              <w:t>Bark canoe construction at Bent’s Basin; NPWS, 2014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0BF0D75" id="_x0000_s1028" type="#_x0000_t202" style="position:absolute;margin-left:-6.75pt;margin-top:201.05pt;width:351.75pt;height:19.5pt;z-index:251694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" stroked="f">
                <v:textbox>
                  <w:txbxContent>
                    <w:p w14:paraId="70A16983" w14:textId="248BAABE" w:rsidR="002A2917" w:rsidRPr="002A2917" w:rsidRDefault="002A2917">
                      <w:pPr>
                        <w:rPr>
                          <w:i/>
                          <w:iCs/>
                        </w:rPr>
                      </w:pPr>
                      <w:r w:rsidRPr="002A2917">
                        <w:rPr>
                          <w:i/>
                          <w:iCs/>
                        </w:rPr>
                        <w:t>Bark canoe construction at Bent’s Basin; NPWS, 2014</w:t>
                      </w:r>
                    </w:p>
                  </w:txbxContent>
                </v:textbox>
                <w10:wrap type="square" anchorx="margin"/>
              </v:shape>
            </w:pict>
          </mc:Fallback>
        </mc:AlternateContent>
      </w:r>
      <w:r w:rsidR="00ED62DE">
        <w:rPr>
          <w:noProof/>
          <w:lang w:val="en-US" w:eastAsia="en-US"/>
        </w:rPr>
        <w:drawing>
          <wp:anchor distT="0" distB="0" distL="114300" distR="114300" simplePos="0" relativeHeight="251692032" behindDoc="0" locked="0" layoutInCell="1" allowOverlap="1" wp14:anchorId="599D0091" wp14:editId="5E48C8CA">
            <wp:simplePos x="0" y="0"/>
            <wp:positionH relativeFrom="margin">
              <wp:align>left</wp:align>
            </wp:positionH>
            <wp:positionV relativeFrom="margin">
              <wp:posOffset>2108200</wp:posOffset>
            </wp:positionV>
            <wp:extent cx="4370070" cy="2505075"/>
            <wp:effectExtent l="0" t="0" r="0" b="9525"/>
            <wp:wrapSquare wrapText="bothSides"/>
            <wp:docPr id="4" name="Picture 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0070" cy="2505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3DF3">
        <w:t xml:space="preserve">The river and catchment area provided Aborigines with a wide range of plant resources other than water and food. The bark of large trees, probably mostly eucalypts, provided material to make baskets and bowls; the velvety bark from paperbarks </w:t>
      </w:r>
      <w:r w:rsidR="00FC3DF3" w:rsidRPr="00D31AD5">
        <w:rPr>
          <w:i/>
          <w:iCs/>
        </w:rPr>
        <w:t>Melaleuca</w:t>
      </w:r>
      <w:r w:rsidR="00FC3DF3">
        <w:rPr>
          <w:i/>
          <w:iCs/>
        </w:rPr>
        <w:t xml:space="preserve"> </w:t>
      </w:r>
      <w:r w:rsidR="00FC3DF3">
        <w:t>provided soft bedding and blankets for the newborn; bark of other trees and shrubs, especially Kurrajong, provided material for fishing lines and twine for nets; bark from divers</w:t>
      </w:r>
      <w:r w:rsidR="00AB2AA8">
        <w:t>e</w:t>
      </w:r>
      <w:r w:rsidR="00FC3DF3">
        <w:t xml:space="preserve"> Eucalypts species and fronds from the Cabbage-tree Palm </w:t>
      </w:r>
      <w:r w:rsidR="00FC3DF3" w:rsidRPr="00D31AD5">
        <w:rPr>
          <w:i/>
          <w:iCs/>
        </w:rPr>
        <w:t>Livistonia australis</w:t>
      </w:r>
      <w:r w:rsidR="00FC3DF3">
        <w:t xml:space="preserve">, hut-making materials. Larger trees were important for the construction of canoes, which were known in the indigenous languages as </w:t>
      </w:r>
      <w:r w:rsidR="00FC3DF3">
        <w:rPr>
          <w:i/>
          <w:iCs/>
        </w:rPr>
        <w:t xml:space="preserve">noe </w:t>
      </w:r>
      <w:r w:rsidR="00FC3DF3">
        <w:t xml:space="preserve">or </w:t>
      </w:r>
      <w:r w:rsidR="00FC3DF3">
        <w:rPr>
          <w:i/>
          <w:iCs/>
        </w:rPr>
        <w:t>nowey</w:t>
      </w:r>
      <w:r w:rsidR="00FC3DF3">
        <w:t>. Their construction (often out of bark with the ends held together with vines) seems to have been the same in the freshwater upper Hawkesbury-Nepean as along the coast, and the vessels ranged in size from as small as 2.4m up to 3-6m long. A small rock tied to a fishing line often sufficed as an anchor.</w:t>
      </w:r>
    </w:p>
    <w:p w14:paraId="04AE5CB2" w14:textId="15A36E50" w:rsidR="00FC3DF3" w:rsidRDefault="00FC3DF3" w:rsidP="00FC3DF3">
      <w:r>
        <w:t xml:space="preserve">Differences between the coastal and the inland clans extended also to their use of shells and rocks. Particularly important were hatchet heads fashioned from cobbles collected from the Nepean River bed. These were ground into the appropriate shape on outcrops of the softer Hawkesbury Sandstone, as can be seen on the eastern bank of the river near Castlereagh, where there are hundreds of grooves worn into the rock. </w:t>
      </w:r>
    </w:p>
    <w:p w14:paraId="3026CB64" w14:textId="1BA3EB97" w:rsidR="00FC3DF3" w:rsidRDefault="00FC3DF3" w:rsidP="00FC3DF3">
      <w:pPr>
        <w:rPr>
          <w:i/>
          <w:iCs/>
        </w:rPr>
      </w:pPr>
      <w:r>
        <w:rPr>
          <w:i/>
          <w:iCs/>
        </w:rPr>
        <w:t xml:space="preserve">Excerpts from </w:t>
      </w:r>
      <w:r w:rsidRPr="00877306">
        <w:rPr>
          <w:i/>
          <w:iCs/>
          <w:u w:val="single"/>
        </w:rPr>
        <w:t>The Hawkesbury River: a social and natural history</w:t>
      </w:r>
      <w:r>
        <w:rPr>
          <w:i/>
          <w:iCs/>
        </w:rPr>
        <w:t xml:space="preserve"> by Paul I Boon, CSIRO Publishing, 2017pp 246 and 249</w:t>
      </w:r>
    </w:p>
    <w:p w14:paraId="7A91C084" w14:textId="77777777" w:rsidR="00103F3A" w:rsidRDefault="00103F3A" w:rsidP="00FC3DF3">
      <w:pPr>
        <w:rPr>
          <w:i/>
          <w:iCs/>
        </w:rPr>
      </w:pPr>
    </w:p>
    <w:p w14:paraId="5724EBC2" w14:textId="77777777" w:rsidR="00AE124E" w:rsidRDefault="00AE124E" w:rsidP="00AE124E">
      <w:pPr>
        <w:pStyle w:val="ListParagraph"/>
      </w:pPr>
      <w:r w:rsidRPr="00B9724E">
        <w:t>Highlight the words from this extract that are new or difficult to understand.</w:t>
      </w:r>
    </w:p>
    <w:p w14:paraId="3E7552CF" w14:textId="12FF50D8" w:rsidR="00AE124E" w:rsidRDefault="00AE124E" w:rsidP="00AE124E">
      <w:pPr>
        <w:pStyle w:val="ListParagraph"/>
      </w:pPr>
      <w:r>
        <w:t xml:space="preserve">What useful information about the Hawkesbury River and the </w:t>
      </w:r>
      <w:r w:rsidR="00D54DA7">
        <w:t>c</w:t>
      </w:r>
      <w:r>
        <w:t>atchment landscape is presented in this extract?</w:t>
      </w:r>
    </w:p>
    <w:p w14:paraId="35F6A72A" w14:textId="39E55772" w:rsidR="00AE124E" w:rsidRDefault="00AE124E" w:rsidP="00AE124E">
      <w:pPr>
        <w:pStyle w:val="ListParagraph"/>
      </w:pPr>
      <w:r w:rsidRPr="00B9724E">
        <w:t xml:space="preserve">Describe three ways Aboriginal </w:t>
      </w:r>
      <w:r w:rsidR="00D54DA7">
        <w:t>p</w:t>
      </w:r>
      <w:r w:rsidRPr="00B9724E">
        <w:t>eoples used the resources of the catchment and the river.</w:t>
      </w:r>
    </w:p>
    <w:p w14:paraId="5277D989" w14:textId="77777777" w:rsidR="00AE124E" w:rsidRDefault="00AE124E" w:rsidP="00AE124E">
      <w:pPr>
        <w:pStyle w:val="ListParagraph"/>
      </w:pPr>
      <w:r w:rsidRPr="00B9724E">
        <w:t>What evidence still remains about Aboriginal daily life from this extract?</w:t>
      </w:r>
    </w:p>
    <w:p w14:paraId="5B55940B" w14:textId="77777777" w:rsidR="00FC3DF3" w:rsidRPr="00EE4C69" w:rsidRDefault="00FC3DF3" w:rsidP="00FC3DF3"/>
    <w:p w14:paraId="384C42CC" w14:textId="40F21B3B" w:rsidR="00887DFA" w:rsidRPr="002E07FF" w:rsidRDefault="00331228" w:rsidP="00887DFA">
      <w:pPr>
        <w:pStyle w:val="Heading2"/>
      </w:pPr>
      <w:r>
        <w:t>Location map of the</w:t>
      </w:r>
      <w:r w:rsidR="00887DFA" w:rsidRPr="002E07FF">
        <w:t xml:space="preserve"> Hawkesbury-Nepean Valley</w:t>
      </w:r>
    </w:p>
    <w:p w14:paraId="5897A57F" w14:textId="269BEF19" w:rsidR="00887DFA" w:rsidRPr="00C12FE3" w:rsidRDefault="00331228" w:rsidP="00887DFA">
      <w:pPr>
        <w:rPr>
          <w:i/>
          <w:iCs/>
        </w:rPr>
      </w:pPr>
      <w:r w:rsidRPr="00C12FE3">
        <w:rPr>
          <w:i/>
          <w:iCs/>
          <w:noProof/>
          <w:lang w:val="en-US" w:eastAsia="en-US"/>
        </w:rPr>
        <w:drawing>
          <wp:anchor distT="0" distB="0" distL="114300" distR="114300" simplePos="0" relativeHeight="251684864" behindDoc="1" locked="0" layoutInCell="1" allowOverlap="1" wp14:anchorId="298D0E23" wp14:editId="0BE993F7">
            <wp:simplePos x="0" y="0"/>
            <wp:positionH relativeFrom="column">
              <wp:posOffset>0</wp:posOffset>
            </wp:positionH>
            <wp:positionV relativeFrom="paragraph">
              <wp:posOffset>-2540</wp:posOffset>
            </wp:positionV>
            <wp:extent cx="6642100" cy="3437255"/>
            <wp:effectExtent l="0" t="0" r="6350" b="0"/>
            <wp:wrapTight wrapText="bothSides">
              <wp:wrapPolygon edited="0">
                <wp:start x="0" y="0"/>
                <wp:lineTo x="0" y="21428"/>
                <wp:lineTo x="21559" y="21428"/>
                <wp:lineTo x="21559"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42100" cy="343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C12FE3" w:rsidRPr="00C12FE3">
        <w:rPr>
          <w:i/>
          <w:iCs/>
        </w:rPr>
        <w:t>NSW SES, 2019</w:t>
      </w:r>
    </w:p>
    <w:p w14:paraId="2E5BAD19" w14:textId="1DBDD210" w:rsidR="00331228" w:rsidRDefault="00331228" w:rsidP="00331228">
      <w:pPr>
        <w:pStyle w:val="Heading2"/>
      </w:pPr>
      <w:r>
        <w:t>Inquiry Task:</w:t>
      </w:r>
    </w:p>
    <w:p w14:paraId="087C64E6" w14:textId="4181DF2E" w:rsidR="00331228" w:rsidRDefault="00331228" w:rsidP="00887DFA">
      <w:pPr>
        <w:rPr>
          <w:rStyle w:val="Hyperlink"/>
        </w:rPr>
      </w:pPr>
      <w:r w:rsidRPr="002E07FF">
        <w:t xml:space="preserve">Go to </w:t>
      </w:r>
      <w:hyperlink r:id="rId14" w:history="1">
        <w:r w:rsidRPr="002E07FF">
          <w:rPr>
            <w:rStyle w:val="Hyperlink"/>
          </w:rPr>
          <w:t>https://www.ses.nsw.gov.au/hawkesbury-nepean-floods</w:t>
        </w:r>
      </w:hyperlink>
    </w:p>
    <w:p w14:paraId="57A0B117" w14:textId="3332DE2B" w:rsidR="00331228" w:rsidRDefault="00331228" w:rsidP="00331228">
      <w:pPr>
        <w:pStyle w:val="Heading2"/>
      </w:pPr>
      <w:r>
        <w:t>Investigate the likelihood of floods in these suburbs:</w:t>
      </w:r>
    </w:p>
    <w:p w14:paraId="3E34F71D" w14:textId="77777777" w:rsidR="00331228" w:rsidRPr="00331228" w:rsidRDefault="00331228" w:rsidP="00331228">
      <w:pPr>
        <w:spacing w:after="0" w:line="240" w:lineRule="auto"/>
        <w:rPr>
          <w:rFonts w:ascii="Calibri" w:eastAsia="Times New Roman" w:hAnsi="Calibri" w:cs="Calibri"/>
          <w:color w:val="000000"/>
          <w:sz w:val="24"/>
          <w:szCs w:val="24"/>
          <w:lang w:eastAsia="en-AU"/>
        </w:rPr>
      </w:pPr>
      <w:r w:rsidRPr="00331228">
        <w:rPr>
          <w:rFonts w:ascii="Calibri" w:eastAsia="Times New Roman" w:hAnsi="Calibri" w:cs="Calibri"/>
          <w:color w:val="000000"/>
          <w:sz w:val="24"/>
          <w:szCs w:val="24"/>
          <w:lang w:eastAsia="en-AU"/>
        </w:rPr>
        <w:t>Penrith</w:t>
      </w:r>
    </w:p>
    <w:p w14:paraId="10F8D939" w14:textId="77777777" w:rsidR="00331228" w:rsidRPr="00331228" w:rsidRDefault="00331228" w:rsidP="00331228">
      <w:pPr>
        <w:spacing w:after="0" w:line="240" w:lineRule="auto"/>
        <w:rPr>
          <w:rFonts w:ascii="Calibri" w:eastAsia="Times New Roman" w:hAnsi="Calibri" w:cs="Calibri"/>
          <w:color w:val="000000"/>
          <w:sz w:val="24"/>
          <w:szCs w:val="24"/>
          <w:lang w:eastAsia="en-AU"/>
        </w:rPr>
      </w:pPr>
      <w:r w:rsidRPr="00331228">
        <w:rPr>
          <w:rFonts w:ascii="Calibri" w:eastAsia="Times New Roman" w:hAnsi="Calibri" w:cs="Calibri"/>
          <w:color w:val="000000"/>
          <w:sz w:val="24"/>
          <w:szCs w:val="24"/>
          <w:lang w:eastAsia="en-AU"/>
        </w:rPr>
        <w:t>Pitt Town</w:t>
      </w:r>
    </w:p>
    <w:p w14:paraId="35B21056" w14:textId="38D63692" w:rsidR="00331228" w:rsidRPr="00331228" w:rsidRDefault="00331228" w:rsidP="00331228">
      <w:pPr>
        <w:spacing w:after="0" w:line="240" w:lineRule="auto"/>
        <w:rPr>
          <w:rFonts w:ascii="Calibri" w:eastAsia="Times New Roman" w:hAnsi="Calibri" w:cs="Calibri"/>
          <w:color w:val="000000"/>
          <w:sz w:val="24"/>
          <w:szCs w:val="24"/>
          <w:lang w:eastAsia="en-AU"/>
        </w:rPr>
      </w:pPr>
      <w:r>
        <w:rPr>
          <w:rFonts w:ascii="Calibri" w:eastAsia="Times New Roman" w:hAnsi="Calibri" w:cs="Calibri"/>
          <w:color w:val="000000"/>
          <w:sz w:val="24"/>
          <w:szCs w:val="24"/>
          <w:lang w:eastAsia="en-AU"/>
        </w:rPr>
        <w:t xml:space="preserve">North Richmond </w:t>
      </w:r>
    </w:p>
    <w:p w14:paraId="0B2988AA" w14:textId="77777777" w:rsidR="00331228" w:rsidRPr="00331228" w:rsidRDefault="00331228" w:rsidP="00331228">
      <w:pPr>
        <w:spacing w:after="0" w:line="240" w:lineRule="auto"/>
        <w:rPr>
          <w:rFonts w:ascii="Calibri" w:eastAsia="Times New Roman" w:hAnsi="Calibri" w:cs="Calibri"/>
          <w:color w:val="000000"/>
          <w:sz w:val="24"/>
          <w:szCs w:val="24"/>
          <w:lang w:eastAsia="en-AU"/>
        </w:rPr>
      </w:pPr>
      <w:r w:rsidRPr="00331228">
        <w:rPr>
          <w:rFonts w:ascii="Calibri" w:eastAsia="Times New Roman" w:hAnsi="Calibri" w:cs="Calibri"/>
          <w:color w:val="000000"/>
          <w:sz w:val="24"/>
          <w:szCs w:val="24"/>
          <w:lang w:eastAsia="en-AU"/>
        </w:rPr>
        <w:t>Bligh Park</w:t>
      </w:r>
    </w:p>
    <w:p w14:paraId="536C97EE" w14:textId="77777777" w:rsidR="00331228" w:rsidRPr="00331228" w:rsidRDefault="00331228" w:rsidP="00331228">
      <w:pPr>
        <w:spacing w:after="0" w:line="240" w:lineRule="auto"/>
        <w:rPr>
          <w:rFonts w:ascii="Calibri" w:eastAsia="Times New Roman" w:hAnsi="Calibri" w:cs="Calibri"/>
          <w:color w:val="000000"/>
          <w:sz w:val="24"/>
          <w:szCs w:val="24"/>
          <w:lang w:eastAsia="en-AU"/>
        </w:rPr>
      </w:pPr>
      <w:r w:rsidRPr="00331228">
        <w:rPr>
          <w:rFonts w:ascii="Calibri" w:eastAsia="Times New Roman" w:hAnsi="Calibri" w:cs="Calibri"/>
          <w:color w:val="000000"/>
          <w:sz w:val="24"/>
          <w:szCs w:val="24"/>
          <w:lang w:eastAsia="en-AU"/>
        </w:rPr>
        <w:t>Emu Plains</w:t>
      </w:r>
    </w:p>
    <w:p w14:paraId="080D6BD1" w14:textId="31C560AB" w:rsidR="00331228" w:rsidRDefault="00331228" w:rsidP="00331228">
      <w:pPr>
        <w:spacing w:after="0" w:line="240" w:lineRule="auto"/>
        <w:rPr>
          <w:rFonts w:ascii="Calibri" w:eastAsia="Times New Roman" w:hAnsi="Calibri" w:cs="Calibri"/>
          <w:color w:val="000000"/>
          <w:sz w:val="24"/>
          <w:szCs w:val="24"/>
          <w:lang w:eastAsia="en-AU"/>
        </w:rPr>
      </w:pPr>
      <w:r w:rsidRPr="00331228">
        <w:rPr>
          <w:rFonts w:ascii="Calibri" w:eastAsia="Times New Roman" w:hAnsi="Calibri" w:cs="Calibri"/>
          <w:color w:val="000000"/>
          <w:sz w:val="24"/>
          <w:szCs w:val="24"/>
          <w:lang w:eastAsia="en-AU"/>
        </w:rPr>
        <w:t>Wallacia</w:t>
      </w:r>
    </w:p>
    <w:p w14:paraId="7C1A408E" w14:textId="0AA3DF50" w:rsidR="00331228" w:rsidRDefault="00331228" w:rsidP="00331228">
      <w:pPr>
        <w:spacing w:after="0" w:line="240" w:lineRule="auto"/>
        <w:rPr>
          <w:rFonts w:ascii="Calibri" w:eastAsia="Times New Roman" w:hAnsi="Calibri" w:cs="Calibri"/>
          <w:color w:val="000000"/>
          <w:sz w:val="24"/>
          <w:szCs w:val="24"/>
          <w:lang w:eastAsia="en-AU"/>
        </w:rPr>
      </w:pPr>
      <w:r>
        <w:rPr>
          <w:rFonts w:ascii="Calibri" w:eastAsia="Times New Roman" w:hAnsi="Calibri" w:cs="Calibri"/>
          <w:color w:val="000000"/>
          <w:sz w:val="24"/>
          <w:szCs w:val="24"/>
          <w:lang w:eastAsia="en-AU"/>
        </w:rPr>
        <w:t>Your home suburb</w:t>
      </w:r>
    </w:p>
    <w:p w14:paraId="4BBAC6DF" w14:textId="2A676A73" w:rsidR="00331228" w:rsidRPr="00331228" w:rsidRDefault="00331228" w:rsidP="00331228">
      <w:pPr>
        <w:spacing w:after="0" w:line="240" w:lineRule="auto"/>
        <w:rPr>
          <w:rFonts w:ascii="Calibri" w:eastAsia="Times New Roman" w:hAnsi="Calibri" w:cs="Calibri"/>
          <w:color w:val="000000"/>
          <w:sz w:val="24"/>
          <w:szCs w:val="24"/>
          <w:lang w:eastAsia="en-AU"/>
        </w:rPr>
      </w:pPr>
      <w:r>
        <w:rPr>
          <w:rFonts w:ascii="Calibri" w:eastAsia="Times New Roman" w:hAnsi="Calibri" w:cs="Calibri"/>
          <w:color w:val="000000"/>
          <w:sz w:val="24"/>
          <w:szCs w:val="24"/>
          <w:lang w:eastAsia="en-AU"/>
        </w:rPr>
        <w:t>Your school’s suburb</w:t>
      </w:r>
    </w:p>
    <w:p w14:paraId="6B97EE45" w14:textId="77777777" w:rsidR="00887DFA" w:rsidRDefault="00887DFA">
      <w:pPr>
        <w:spacing w:after="0" w:line="240" w:lineRule="auto"/>
      </w:pPr>
      <w:r>
        <w:br w:type="page"/>
      </w:r>
    </w:p>
    <w:p w14:paraId="4CFED39F" w14:textId="6879460C" w:rsidR="00887DFA" w:rsidRDefault="00C12FE3" w:rsidP="00887DFA">
      <w:pPr>
        <w:pStyle w:val="Heading1"/>
      </w:pPr>
      <w:r>
        <w:rPr>
          <w:noProof/>
          <w:lang w:val="en-US" w:eastAsia="en-US"/>
        </w:rPr>
        <mc:AlternateContent>
          <mc:Choice Requires="wps">
            <w:drawing>
              <wp:anchor distT="0" distB="0" distL="114300" distR="114300" simplePos="0" relativeHeight="251665408" behindDoc="0" locked="0" layoutInCell="1" allowOverlap="1" wp14:anchorId="6E40B90A" wp14:editId="1FDA7C34">
                <wp:simplePos x="0" y="0"/>
                <wp:positionH relativeFrom="column">
                  <wp:posOffset>1209675</wp:posOffset>
                </wp:positionH>
                <wp:positionV relativeFrom="paragraph">
                  <wp:posOffset>6070600</wp:posOffset>
                </wp:positionV>
                <wp:extent cx="4391025" cy="546100"/>
                <wp:effectExtent l="0" t="0" r="9525" b="6350"/>
                <wp:wrapTopAndBottom/>
                <wp:docPr id="17" name="Text Box 17"/>
                <wp:cNvGraphicFramePr/>
                <a:graphic xmlns:a="http://schemas.openxmlformats.org/drawingml/2006/main">
                  <a:graphicData uri="http://schemas.microsoft.com/office/word/2010/wordprocessingShape">
                    <wps:wsp>
                      <wps:cNvSpPr txBox="1"/>
                      <wps:spPr>
                        <a:xfrm>
                          <a:off x="0" y="0"/>
                          <a:ext cx="4391025" cy="546100"/>
                        </a:xfrm>
                        <a:prstGeom prst="rect">
                          <a:avLst/>
                        </a:prstGeom>
                        <a:solidFill>
                          <a:prstClr val="white"/>
                        </a:solidFill>
                        <a:ln>
                          <a:noFill/>
                        </a:ln>
                      </wps:spPr>
                      <wps:txbx>
                        <w:txbxContent>
                          <w:p w14:paraId="62A996F0" w14:textId="598D0F97" w:rsidR="0086230B" w:rsidRPr="00C51A73" w:rsidRDefault="0086230B" w:rsidP="00A77717">
                            <w:pPr>
                              <w:rPr>
                                <w:i/>
                                <w:iCs/>
                              </w:rPr>
                            </w:pPr>
                            <w:r w:rsidRPr="00C51A73">
                              <w:rPr>
                                <w:i/>
                                <w:iCs/>
                              </w:rPr>
                              <w:t>Yandhai Nepean Crossing</w:t>
                            </w:r>
                            <w:r w:rsidR="00C12FE3">
                              <w:rPr>
                                <w:i/>
                                <w:iCs/>
                              </w:rPr>
                              <w:t>; Carroll, K., Western Sydney University</w:t>
                            </w:r>
                            <w:r w:rsidR="009175E5">
                              <w:rPr>
                                <w:i/>
                                <w:iCs/>
                              </w:rPr>
                              <w:t>, 2019</w:t>
                            </w:r>
                            <w:r w:rsidR="00C12FE3">
                              <w:rPr>
                                <w:i/>
                                <w:iCs/>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6E40B90A" id="Text Box 17" o:spid="_x0000_s1029" type="#_x0000_t202" style="position:absolute;left:0;text-align:left;margin-left:95.25pt;margin-top:478pt;width:345.75pt;height:4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" stroked="f">
                <v:textbox inset="0,0,0,0">
                  <w:txbxContent>
                    <w:p w14:paraId="62A996F0" w14:textId="598D0F97" w:rsidR="0086230B" w:rsidRPr="00C51A73" w:rsidRDefault="0086230B" w:rsidP="00A77717">
                      <w:pPr>
                        <w:rPr>
                          <w:i/>
                          <w:iCs/>
                        </w:rPr>
                      </w:pPr>
                      <w:r w:rsidRPr="00C51A73">
                        <w:rPr>
                          <w:i/>
                          <w:iCs/>
                        </w:rPr>
                        <w:t>Yandhai Nepean Crossing</w:t>
                      </w:r>
                      <w:r w:rsidR="00C12FE3">
                        <w:rPr>
                          <w:i/>
                          <w:iCs/>
                        </w:rPr>
                        <w:t>; Carroll, K., Western Sydney University</w:t>
                      </w:r>
                      <w:r w:rsidR="009175E5">
                        <w:rPr>
                          <w:i/>
                          <w:iCs/>
                        </w:rPr>
                        <w:t>, 2019</w:t>
                      </w:r>
                      <w:r w:rsidR="00C12FE3">
                        <w:rPr>
                          <w:i/>
                          <w:iCs/>
                        </w:rPr>
                        <w:t xml:space="preserve"> </w:t>
                      </w:r>
                    </w:p>
                  </w:txbxContent>
                </v:textbox>
                <w10:wrap type="topAndBottom"/>
              </v:shape>
            </w:pict>
          </mc:Fallback>
        </mc:AlternateContent>
      </w:r>
      <w:r w:rsidR="00F61015" w:rsidRPr="002E07FF">
        <w:rPr>
          <w:b w:val="0"/>
          <w:noProof/>
          <w:color w:val="002060"/>
          <w:sz w:val="28"/>
          <w:szCs w:val="28"/>
          <w:lang w:val="en-US" w:eastAsia="en-US"/>
        </w:rPr>
        <w:drawing>
          <wp:anchor distT="0" distB="0" distL="114300" distR="114300" simplePos="0" relativeHeight="251663360" behindDoc="0" locked="0" layoutInCell="1" allowOverlap="1" wp14:anchorId="5FD72529" wp14:editId="689605BC">
            <wp:simplePos x="0" y="0"/>
            <wp:positionH relativeFrom="column">
              <wp:posOffset>531495</wp:posOffset>
            </wp:positionH>
            <wp:positionV relativeFrom="paragraph">
              <wp:posOffset>962025</wp:posOffset>
            </wp:positionV>
            <wp:extent cx="5749290" cy="4450715"/>
            <wp:effectExtent l="1587" t="0" r="5398" b="5397"/>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0376 - Copy.JPG"/>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5749290" cy="4450715"/>
                    </a:xfrm>
                    <a:prstGeom prst="rect">
                      <a:avLst/>
                    </a:prstGeom>
                  </pic:spPr>
                </pic:pic>
              </a:graphicData>
            </a:graphic>
            <wp14:sizeRelH relativeFrom="margin">
              <wp14:pctWidth>0</wp14:pctWidth>
            </wp14:sizeRelH>
            <wp14:sizeRelV relativeFrom="margin">
              <wp14:pctHeight>0</wp14:pctHeight>
            </wp14:sizeRelV>
          </wp:anchor>
        </w:drawing>
      </w:r>
      <w:r w:rsidR="00887DFA" w:rsidRPr="00887DFA">
        <w:t>Out in the Field</w:t>
      </w:r>
    </w:p>
    <w:p w14:paraId="06324246" w14:textId="1647EC8D" w:rsidR="00887DFA" w:rsidRDefault="00887DFA" w:rsidP="00887DFA">
      <w:pPr>
        <w:pStyle w:val="ListParagraph"/>
        <w:spacing w:line="480" w:lineRule="auto"/>
        <w:ind w:left="714" w:hanging="357"/>
      </w:pPr>
      <w:r>
        <w:t>What can you see?</w:t>
      </w:r>
    </w:p>
    <w:p w14:paraId="75EFD1D0" w14:textId="3990041B" w:rsidR="00887DFA" w:rsidRDefault="10AB513D" w:rsidP="00887DFA">
      <w:pPr>
        <w:pStyle w:val="ListParagraph"/>
        <w:spacing w:line="480" w:lineRule="auto"/>
        <w:ind w:left="714" w:hanging="357"/>
      </w:pPr>
      <w:r>
        <w:t xml:space="preserve">What do you think is the purpose of the Yandhai Nepean Crossing? </w:t>
      </w:r>
    </w:p>
    <w:p w14:paraId="0C50FF84" w14:textId="24AD0FB0" w:rsidR="00887DFA" w:rsidRDefault="00887DFA" w:rsidP="00887DFA">
      <w:pPr>
        <w:pStyle w:val="ListParagraph"/>
        <w:spacing w:line="480" w:lineRule="auto"/>
        <w:ind w:left="714" w:hanging="357"/>
      </w:pPr>
      <w:r>
        <w:t>What would happen to the bridge in a major flood?</w:t>
      </w:r>
    </w:p>
    <w:p w14:paraId="455C00B9" w14:textId="0E50F01A" w:rsidR="00887DFA" w:rsidRDefault="00887DFA" w:rsidP="00887DFA">
      <w:pPr>
        <w:pStyle w:val="ListParagraph"/>
        <w:spacing w:line="480" w:lineRule="auto"/>
        <w:ind w:left="714" w:hanging="357"/>
      </w:pPr>
      <w:r>
        <w:t>How could you collect data to predict what could happen in a major flood?</w:t>
      </w:r>
    </w:p>
    <w:p w14:paraId="5217CC38" w14:textId="77777777" w:rsidR="00887DFA" w:rsidRDefault="00887DFA">
      <w:pPr>
        <w:spacing w:after="0" w:line="240" w:lineRule="auto"/>
      </w:pPr>
      <w:r>
        <w:br w:type="page"/>
      </w:r>
    </w:p>
    <w:p w14:paraId="7FD7D5B6" w14:textId="2FDB23A2" w:rsidR="00887DFA" w:rsidRDefault="00120ADC" w:rsidP="00887DFA">
      <w:r>
        <w:rPr>
          <w:noProof/>
          <w:lang w:val="en-US" w:eastAsia="en-US"/>
        </w:rPr>
        <mc:AlternateContent>
          <mc:Choice Requires="wps">
            <w:drawing>
              <wp:anchor distT="0" distB="0" distL="114300" distR="114300" simplePos="0" relativeHeight="251672576" behindDoc="0" locked="0" layoutInCell="1" allowOverlap="1" wp14:anchorId="04F2C988" wp14:editId="0D578268">
                <wp:simplePos x="0" y="0"/>
                <wp:positionH relativeFrom="column">
                  <wp:posOffset>3848100</wp:posOffset>
                </wp:positionH>
                <wp:positionV relativeFrom="paragraph">
                  <wp:posOffset>5337175</wp:posOffset>
                </wp:positionV>
                <wp:extent cx="1943100" cy="257175"/>
                <wp:effectExtent l="0" t="0" r="0" b="9525"/>
                <wp:wrapNone/>
                <wp:docPr id="1" name="Text Box 1"/>
                <wp:cNvGraphicFramePr/>
                <a:graphic xmlns:a="http://schemas.openxmlformats.org/drawingml/2006/main">
                  <a:graphicData uri="http://schemas.microsoft.com/office/word/2010/wordprocessingShape">
                    <wps:wsp>
                      <wps:cNvSpPr txBox="1"/>
                      <wps:spPr>
                        <a:xfrm>
                          <a:off x="0" y="0"/>
                          <a:ext cx="1943100" cy="257175"/>
                        </a:xfrm>
                        <a:prstGeom prst="rect">
                          <a:avLst/>
                        </a:prstGeom>
                        <a:solidFill>
                          <a:schemeClr val="lt1"/>
                        </a:solidFill>
                        <a:ln w="6350">
                          <a:noFill/>
                        </a:ln>
                      </wps:spPr>
                      <wps:txbx>
                        <w:txbxContent>
                          <w:p w14:paraId="4AF983BC" w14:textId="26D4D373" w:rsidR="00120ADC" w:rsidRPr="00120ADC" w:rsidRDefault="00120ADC">
                            <w:pPr>
                              <w:rPr>
                                <w:b/>
                                <w:bCs/>
                              </w:rPr>
                            </w:pPr>
                            <w:r>
                              <w:rPr>
                                <w:b/>
                                <w:bCs/>
                              </w:rPr>
                              <w:t>Probable Maximum Flood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4F2C988" id="Text Box 1" o:spid="_x0000_s1030" type="#_x0000_t202" style="position:absolute;margin-left:303pt;margin-top:420.25pt;width:153pt;height:20.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" fillcolor="white [3201]" stroked="f" strokeweight=".5pt">
                <v:textbox>
                  <w:txbxContent>
                    <w:p w14:paraId="4AF983BC" w14:textId="26D4D373" w:rsidR="00120ADC" w:rsidRPr="00120ADC" w:rsidRDefault="00120ADC">
                      <w:pPr>
                        <w:rPr>
                          <w:b/>
                          <w:bCs/>
                        </w:rPr>
                      </w:pPr>
                      <w:r>
                        <w:rPr>
                          <w:b/>
                          <w:bCs/>
                        </w:rPr>
                        <w:t>Probable Maximum Flood</w:t>
                      </w:r>
                    </w:p>
                  </w:txbxContent>
                </v:textbox>
              </v:shape>
            </w:pict>
          </mc:Fallback>
        </mc:AlternateContent>
      </w:r>
      <w:r w:rsidR="00887DFA">
        <w:rPr>
          <w:noProof/>
          <w:lang w:val="en-US" w:eastAsia="en-US"/>
        </w:rPr>
        <mc:AlternateContent>
          <mc:Choice Requires="wps">
            <w:drawing>
              <wp:inline distT="0" distB="0" distL="0" distR="0" wp14:anchorId="332FCA03" wp14:editId="0B39A030">
                <wp:extent cx="6488264" cy="8448675"/>
                <wp:effectExtent l="0" t="0" r="27305" b="28575"/>
                <wp:docPr id="18" name="Text Box 18"/>
                <wp:cNvGraphicFramePr/>
                <a:graphic xmlns:a="http://schemas.openxmlformats.org/drawingml/2006/main">
                  <a:graphicData uri="http://schemas.microsoft.com/office/word/2010/wordprocessingShape">
                    <wps:wsp>
                      <wps:cNvSpPr txBox="1"/>
                      <wps:spPr>
                        <a:xfrm>
                          <a:off x="0" y="0"/>
                          <a:ext cx="6488264" cy="8448675"/>
                        </a:xfrm>
                        <a:prstGeom prst="rect">
                          <a:avLst/>
                        </a:prstGeom>
                        <a:solidFill>
                          <a:srgbClr val="1E3D78">
                            <a:alpha val="6000"/>
                          </a:srgbClr>
                        </a:solidFill>
                        <a:ln w="12700">
                          <a:solidFill>
                            <a:srgbClr val="1E3D78"/>
                          </a:solidFill>
                        </a:ln>
                      </wps:spPr>
                      <wps:txbx>
                        <w:txbxContent>
                          <w:p w14:paraId="726F6F22" w14:textId="034CB2C5" w:rsidR="00887DFA" w:rsidRPr="00B23E67" w:rsidRDefault="00887DFA" w:rsidP="00887DFA">
                            <w:pPr>
                              <w:pStyle w:val="Heading2"/>
                            </w:pPr>
                            <w:r>
                              <w:t>Collect Data:</w:t>
                            </w:r>
                          </w:p>
                          <w:p w14:paraId="4F4149A2" w14:textId="77777777" w:rsidR="00120ADC" w:rsidRDefault="00887DFA" w:rsidP="00887DFA">
                            <w:pPr>
                              <w:spacing w:after="0"/>
                              <w:rPr>
                                <w:color w:val="000000" w:themeColor="text1"/>
                              </w:rPr>
                            </w:pPr>
                            <w:r w:rsidRPr="00887DFA">
                              <w:rPr>
                                <w:color w:val="000000" w:themeColor="text1"/>
                              </w:rPr>
                              <w:t>Use your mobile digital device to take a soundscape or recording of the sounds of this site</w:t>
                            </w:r>
                            <w:r w:rsidR="00120ADC">
                              <w:rPr>
                                <w:color w:val="000000" w:themeColor="text1"/>
                              </w:rPr>
                              <w:t xml:space="preserve"> for 1 minute</w:t>
                            </w:r>
                            <w:r w:rsidRPr="00887DFA">
                              <w:rPr>
                                <w:color w:val="000000" w:themeColor="text1"/>
                              </w:rPr>
                              <w:t xml:space="preserve">. </w:t>
                            </w:r>
                          </w:p>
                          <w:p w14:paraId="7C12E196" w14:textId="4074788B" w:rsidR="00887DFA" w:rsidRPr="00887DFA" w:rsidRDefault="00120ADC" w:rsidP="00887DFA">
                            <w:pPr>
                              <w:spacing w:after="0"/>
                              <w:rPr>
                                <w:color w:val="000000" w:themeColor="text1"/>
                              </w:rPr>
                            </w:pPr>
                            <w:r>
                              <w:rPr>
                                <w:color w:val="000000" w:themeColor="text1"/>
                              </w:rPr>
                              <w:t>Your recording may include</w:t>
                            </w:r>
                            <w:r w:rsidR="00887DFA" w:rsidRPr="00887DFA">
                              <w:rPr>
                                <w:color w:val="000000" w:themeColor="text1"/>
                              </w:rPr>
                              <w:t xml:space="preserve"> these sounds.</w:t>
                            </w:r>
                          </w:p>
                          <w:p w14:paraId="7B653CDC" w14:textId="4151FC1F" w:rsidR="00887DFA" w:rsidRPr="00887DFA" w:rsidRDefault="00887DFA" w:rsidP="00887DFA">
                            <w:pPr>
                              <w:pStyle w:val="ListParagraph"/>
                              <w:rPr>
                                <w:color w:val="000000" w:themeColor="text1"/>
                              </w:rPr>
                            </w:pPr>
                            <w:r w:rsidRPr="00887DFA">
                              <w:rPr>
                                <w:color w:val="000000" w:themeColor="text1"/>
                              </w:rPr>
                              <w:t>Traffic, boats, cars….</w:t>
                            </w:r>
                          </w:p>
                          <w:p w14:paraId="75DCD069" w14:textId="5C4F2606" w:rsidR="00887DFA" w:rsidRPr="00887DFA" w:rsidRDefault="00887DFA" w:rsidP="00887DFA">
                            <w:pPr>
                              <w:pStyle w:val="ListParagraph"/>
                              <w:rPr>
                                <w:color w:val="000000" w:themeColor="text1"/>
                              </w:rPr>
                            </w:pPr>
                            <w:r w:rsidRPr="00887DFA">
                              <w:rPr>
                                <w:color w:val="000000" w:themeColor="text1"/>
                              </w:rPr>
                              <w:t>People walking, riding…</w:t>
                            </w:r>
                          </w:p>
                          <w:p w14:paraId="33343C2A" w14:textId="3DE745A2" w:rsidR="00887DFA" w:rsidRPr="00887DFA" w:rsidRDefault="00887DFA" w:rsidP="00887DFA">
                            <w:pPr>
                              <w:pStyle w:val="ListParagraph"/>
                            </w:pPr>
                            <w:r w:rsidRPr="00887DFA">
                              <w:rPr>
                                <w:color w:val="000000" w:themeColor="text1"/>
                              </w:rPr>
                              <w:t>River flow….</w:t>
                            </w:r>
                          </w:p>
                          <w:p w14:paraId="75F4E003" w14:textId="77777777" w:rsidR="00887DFA" w:rsidRPr="00887DFA" w:rsidRDefault="00887DFA" w:rsidP="00887DFA">
                            <w:pPr>
                              <w:spacing w:after="0"/>
                              <w:rPr>
                                <w:color w:val="000000" w:themeColor="text1"/>
                              </w:rPr>
                            </w:pPr>
                            <w:r w:rsidRPr="00887DFA">
                              <w:rPr>
                                <w:color w:val="000000" w:themeColor="text1"/>
                              </w:rPr>
                              <w:t>In small groups take four photographs of the Nepean River showing the following features:</w:t>
                            </w:r>
                          </w:p>
                          <w:p w14:paraId="7115FF94" w14:textId="181510C7" w:rsidR="00887DFA" w:rsidRPr="00887DFA" w:rsidRDefault="00887DFA" w:rsidP="00887DFA">
                            <w:pPr>
                              <w:pStyle w:val="ListParagraph"/>
                            </w:pPr>
                            <w:r w:rsidRPr="00887DFA">
                              <w:rPr>
                                <w:color w:val="000000" w:themeColor="text1"/>
                              </w:rPr>
                              <w:t>Victoria Bridge, Nepean Gap, Emu Plains, Blue Mountains, M4</w:t>
                            </w:r>
                            <w:r w:rsidR="00F630AA">
                              <w:rPr>
                                <w:color w:val="000000" w:themeColor="text1"/>
                              </w:rPr>
                              <w:t xml:space="preserve"> Motorway</w:t>
                            </w:r>
                            <w:r w:rsidRPr="00887DFA">
                              <w:rPr>
                                <w:color w:val="000000" w:themeColor="text1"/>
                              </w:rPr>
                              <w:t xml:space="preserve"> Bridge</w:t>
                            </w:r>
                          </w:p>
                          <w:p w14:paraId="773B36E8" w14:textId="6883F6A6" w:rsidR="00887DFA" w:rsidRPr="00887DFA" w:rsidRDefault="00887DFA" w:rsidP="00887DFA">
                            <w:pPr>
                              <w:rPr>
                                <w:color w:val="000000" w:themeColor="text1"/>
                              </w:rPr>
                            </w:pPr>
                            <w:r w:rsidRPr="00887DFA">
                              <w:rPr>
                                <w:color w:val="000000" w:themeColor="text1"/>
                              </w:rPr>
                              <w:t>Stand on the</w:t>
                            </w:r>
                            <w:r w:rsidR="00120ADC">
                              <w:rPr>
                                <w:color w:val="000000" w:themeColor="text1"/>
                              </w:rPr>
                              <w:t xml:space="preserve"> Yandhai Nepean Crossing</w:t>
                            </w:r>
                            <w:r w:rsidRPr="00887DFA">
                              <w:rPr>
                                <w:color w:val="000000" w:themeColor="text1"/>
                              </w:rPr>
                              <w:t>. This is your home point.</w:t>
                            </w:r>
                          </w:p>
                          <w:p w14:paraId="35B64EB4" w14:textId="0D5E7289" w:rsidR="00887DFA" w:rsidRPr="00887DFA" w:rsidRDefault="00887DFA" w:rsidP="00887DFA">
                            <w:pPr>
                              <w:pStyle w:val="ListParagraph"/>
                              <w:rPr>
                                <w:color w:val="000000" w:themeColor="text1"/>
                              </w:rPr>
                            </w:pPr>
                            <w:r w:rsidRPr="00887DFA">
                              <w:rPr>
                                <w:color w:val="000000" w:themeColor="text1"/>
                              </w:rPr>
                              <w:t xml:space="preserve">Identify north using your compass. Locate a feature to the </w:t>
                            </w:r>
                            <w:r w:rsidR="00120ADC">
                              <w:rPr>
                                <w:color w:val="000000" w:themeColor="text1"/>
                              </w:rPr>
                              <w:t>n</w:t>
                            </w:r>
                            <w:r w:rsidRPr="00887DFA">
                              <w:rPr>
                                <w:color w:val="000000" w:themeColor="text1"/>
                              </w:rPr>
                              <w:t xml:space="preserve">orth of the </w:t>
                            </w:r>
                            <w:r w:rsidR="00120ADC">
                              <w:rPr>
                                <w:color w:val="000000" w:themeColor="text1"/>
                              </w:rPr>
                              <w:t>bridge.</w:t>
                            </w:r>
                          </w:p>
                          <w:p w14:paraId="56A718F8" w14:textId="41905897" w:rsidR="00887DFA" w:rsidRPr="00887DFA" w:rsidRDefault="00887DFA" w:rsidP="00887DFA">
                            <w:pPr>
                              <w:ind w:firstLine="360"/>
                              <w:rPr>
                                <w:color w:val="000000" w:themeColor="text1"/>
                              </w:rPr>
                            </w:pPr>
                            <w:r w:rsidRPr="00887DFA">
                              <w:rPr>
                                <w:color w:val="000000" w:themeColor="text1"/>
                              </w:rPr>
                              <w:t>_______________________</w:t>
                            </w:r>
                            <w:r w:rsidR="00120ADC">
                              <w:rPr>
                                <w:color w:val="000000" w:themeColor="text1"/>
                              </w:rPr>
                              <w:t>_________________________________________________________</w:t>
                            </w:r>
                          </w:p>
                          <w:p w14:paraId="7EA2558C" w14:textId="45FC0F55" w:rsidR="00887DFA" w:rsidRPr="00887DFA" w:rsidRDefault="00887DFA" w:rsidP="00887DFA">
                            <w:pPr>
                              <w:pStyle w:val="ListParagraph"/>
                              <w:rPr>
                                <w:color w:val="000000" w:themeColor="text1"/>
                              </w:rPr>
                            </w:pPr>
                            <w:r w:rsidRPr="00887DFA">
                              <w:rPr>
                                <w:color w:val="000000" w:themeColor="text1"/>
                              </w:rPr>
                              <w:t xml:space="preserve">Identify </w:t>
                            </w:r>
                            <w:r w:rsidR="00120ADC">
                              <w:rPr>
                                <w:color w:val="000000" w:themeColor="text1"/>
                              </w:rPr>
                              <w:t>s</w:t>
                            </w:r>
                            <w:r w:rsidRPr="00887DFA">
                              <w:rPr>
                                <w:color w:val="000000" w:themeColor="text1"/>
                              </w:rPr>
                              <w:t xml:space="preserve">outh. Locate a feature to the south. </w:t>
                            </w:r>
                          </w:p>
                          <w:p w14:paraId="34B8CFED" w14:textId="659E1FA8" w:rsidR="00887DFA" w:rsidRPr="00887DFA" w:rsidRDefault="00887DFA" w:rsidP="00887DFA">
                            <w:pPr>
                              <w:ind w:firstLine="360"/>
                              <w:rPr>
                                <w:color w:val="000000" w:themeColor="text1"/>
                              </w:rPr>
                            </w:pPr>
                            <w:r w:rsidRPr="00887DFA">
                              <w:rPr>
                                <w:color w:val="000000" w:themeColor="text1"/>
                              </w:rPr>
                              <w:t>_______________________</w:t>
                            </w:r>
                            <w:r w:rsidR="00120ADC">
                              <w:rPr>
                                <w:color w:val="000000" w:themeColor="text1"/>
                              </w:rPr>
                              <w:t>_________________________________________________________</w:t>
                            </w:r>
                          </w:p>
                          <w:p w14:paraId="59F3E245" w14:textId="396C0B41" w:rsidR="00887DFA" w:rsidRPr="00887DFA" w:rsidRDefault="00887DFA" w:rsidP="00887DFA">
                            <w:pPr>
                              <w:pStyle w:val="ListParagraph"/>
                              <w:rPr>
                                <w:color w:val="000000" w:themeColor="text1"/>
                              </w:rPr>
                            </w:pPr>
                            <w:r w:rsidRPr="00887DFA">
                              <w:rPr>
                                <w:color w:val="000000" w:themeColor="text1"/>
                              </w:rPr>
                              <w:t xml:space="preserve">Identify </w:t>
                            </w:r>
                            <w:r w:rsidR="00120ADC">
                              <w:rPr>
                                <w:color w:val="000000" w:themeColor="text1"/>
                              </w:rPr>
                              <w:t>w</w:t>
                            </w:r>
                            <w:r w:rsidRPr="00887DFA">
                              <w:rPr>
                                <w:color w:val="000000" w:themeColor="text1"/>
                              </w:rPr>
                              <w:t xml:space="preserve">est. Locate a feature to the </w:t>
                            </w:r>
                            <w:r w:rsidR="00120ADC">
                              <w:rPr>
                                <w:color w:val="000000" w:themeColor="text1"/>
                              </w:rPr>
                              <w:t>w</w:t>
                            </w:r>
                            <w:r w:rsidRPr="00887DFA">
                              <w:rPr>
                                <w:color w:val="000000" w:themeColor="text1"/>
                              </w:rPr>
                              <w:t xml:space="preserve">est. </w:t>
                            </w:r>
                          </w:p>
                          <w:p w14:paraId="7C3C4E46" w14:textId="3A342C80" w:rsidR="00887DFA" w:rsidRPr="00887DFA" w:rsidRDefault="00887DFA" w:rsidP="00887DFA">
                            <w:pPr>
                              <w:ind w:firstLine="360"/>
                              <w:rPr>
                                <w:color w:val="000000" w:themeColor="text1"/>
                              </w:rPr>
                            </w:pPr>
                            <w:r w:rsidRPr="00887DFA">
                              <w:rPr>
                                <w:color w:val="000000" w:themeColor="text1"/>
                              </w:rPr>
                              <w:t>_______________________</w:t>
                            </w:r>
                            <w:r w:rsidR="00120ADC">
                              <w:rPr>
                                <w:color w:val="000000" w:themeColor="text1"/>
                              </w:rPr>
                              <w:t>_________________________________________________________</w:t>
                            </w:r>
                          </w:p>
                          <w:p w14:paraId="3734F209" w14:textId="3725C0C8" w:rsidR="00887DFA" w:rsidRPr="00887DFA" w:rsidRDefault="00887DFA" w:rsidP="00887DFA">
                            <w:pPr>
                              <w:pStyle w:val="ListParagraph"/>
                              <w:rPr>
                                <w:color w:val="000000" w:themeColor="text1"/>
                              </w:rPr>
                            </w:pPr>
                            <w:r w:rsidRPr="00887DFA">
                              <w:rPr>
                                <w:color w:val="000000" w:themeColor="text1"/>
                              </w:rPr>
                              <w:t xml:space="preserve">Estimate the height of the road on Victoria bridge above the current river level </w:t>
                            </w:r>
                            <w:r w:rsidRPr="00887DFA">
                              <w:rPr>
                                <w:color w:val="000000" w:themeColor="text1"/>
                                <w:u w:val="single"/>
                              </w:rPr>
                              <w:tab/>
                            </w:r>
                            <w:r w:rsidRPr="00887DFA">
                              <w:rPr>
                                <w:color w:val="000000" w:themeColor="text1"/>
                                <w:u w:val="single"/>
                              </w:rPr>
                              <w:tab/>
                            </w:r>
                            <w:r w:rsidRPr="00887DFA">
                              <w:rPr>
                                <w:color w:val="000000" w:themeColor="text1"/>
                              </w:rPr>
                              <w:t>metres</w:t>
                            </w:r>
                          </w:p>
                          <w:p w14:paraId="5E1AAE27" w14:textId="2B3EA9DF" w:rsidR="00887DFA" w:rsidRDefault="00887DFA" w:rsidP="00887DFA">
                            <w:pPr>
                              <w:spacing w:after="120"/>
                              <w:rPr>
                                <w:color w:val="000000" w:themeColor="text1"/>
                              </w:rPr>
                            </w:pPr>
                            <w:r w:rsidRPr="00887DFA">
                              <w:rPr>
                                <w:b/>
                                <w:bCs/>
                                <w:color w:val="000000" w:themeColor="text1"/>
                              </w:rPr>
                              <w:t>Discussion Question:</w:t>
                            </w:r>
                            <w:r w:rsidRPr="00887DFA">
                              <w:rPr>
                                <w:color w:val="000000" w:themeColor="text1"/>
                              </w:rPr>
                              <w:t xml:space="preserve"> Roads and the railway line flood on </w:t>
                            </w:r>
                            <w:r w:rsidR="00120ADC">
                              <w:rPr>
                                <w:color w:val="000000" w:themeColor="text1"/>
                              </w:rPr>
                              <w:t>both sides</w:t>
                            </w:r>
                            <w:r w:rsidRPr="00887DFA">
                              <w:rPr>
                                <w:color w:val="000000" w:themeColor="text1"/>
                              </w:rPr>
                              <w:t xml:space="preserve"> of Victoria </w:t>
                            </w:r>
                            <w:r w:rsidR="00F630AA">
                              <w:rPr>
                                <w:color w:val="000000" w:themeColor="text1"/>
                              </w:rPr>
                              <w:t>B</w:t>
                            </w:r>
                            <w:r w:rsidRPr="00887DFA">
                              <w:rPr>
                                <w:color w:val="000000" w:themeColor="text1"/>
                              </w:rPr>
                              <w:t>ridge during a major flood. In the image below you can see the height of</w:t>
                            </w:r>
                            <w:r w:rsidR="008038B2">
                              <w:rPr>
                                <w:color w:val="000000" w:themeColor="text1"/>
                              </w:rPr>
                              <w:t xml:space="preserve"> the 1867 flood and the Probable</w:t>
                            </w:r>
                            <w:r w:rsidR="009F6988">
                              <w:rPr>
                                <w:color w:val="000000" w:themeColor="text1"/>
                              </w:rPr>
                              <w:t xml:space="preserve"> Maximum Flood. What impacts c</w:t>
                            </w:r>
                            <w:r w:rsidRPr="00887DFA">
                              <w:rPr>
                                <w:color w:val="000000" w:themeColor="text1"/>
                              </w:rPr>
                              <w:t xml:space="preserve">ould a major </w:t>
                            </w:r>
                            <w:r w:rsidR="008038B2">
                              <w:rPr>
                                <w:color w:val="000000" w:themeColor="text1"/>
                              </w:rPr>
                              <w:t>flood (</w:t>
                            </w:r>
                            <w:r w:rsidR="00120ADC">
                              <w:rPr>
                                <w:color w:val="000000" w:themeColor="text1"/>
                              </w:rPr>
                              <w:t>such as</w:t>
                            </w:r>
                            <w:r w:rsidR="008038B2">
                              <w:rPr>
                                <w:color w:val="000000" w:themeColor="text1"/>
                              </w:rPr>
                              <w:t xml:space="preserve"> 1867) and a Probable</w:t>
                            </w:r>
                            <w:r w:rsidRPr="00887DFA">
                              <w:rPr>
                                <w:color w:val="000000" w:themeColor="text1"/>
                              </w:rPr>
                              <w:t xml:space="preserve"> Maximum Flood have on evacuation routes and economic activity in this area?</w:t>
                            </w:r>
                          </w:p>
                          <w:p w14:paraId="1E07A150" w14:textId="209A96F1" w:rsidR="00797A51" w:rsidRDefault="00797A51" w:rsidP="00797A51">
                            <w:pPr>
                              <w:spacing w:after="120"/>
                              <w:ind w:firstLine="720"/>
                              <w:rPr>
                                <w:color w:val="000000" w:themeColor="text1"/>
                              </w:rPr>
                            </w:pPr>
                            <w:r>
                              <w:rPr>
                                <w:noProof/>
                                <w:lang w:val="en-US" w:eastAsia="en-US"/>
                              </w:rPr>
                              <w:drawing>
                                <wp:inline distT="0" distB="0" distL="0" distR="0" wp14:anchorId="0494521B" wp14:editId="491E8071">
                                  <wp:extent cx="5314950" cy="264350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34388" cy="2653173"/>
                                          </a:xfrm>
                                          <a:prstGeom prst="rect">
                                            <a:avLst/>
                                          </a:prstGeom>
                                        </pic:spPr>
                                      </pic:pic>
                                    </a:graphicData>
                                  </a:graphic>
                                </wp:inline>
                              </w:drawing>
                            </w:r>
                          </w:p>
                          <w:p w14:paraId="659D56D1" w14:textId="1F4A9B21" w:rsidR="00797A51" w:rsidRPr="00797A51" w:rsidRDefault="00797A51" w:rsidP="00797A51">
                            <w:pPr>
                              <w:spacing w:after="120"/>
                              <w:ind w:firstLine="720"/>
                              <w:rPr>
                                <w:i/>
                                <w:iCs/>
                                <w:color w:val="000000" w:themeColor="text1"/>
                              </w:rPr>
                            </w:pPr>
                            <w:r>
                              <w:rPr>
                                <w:i/>
                                <w:iCs/>
                                <w:color w:val="000000" w:themeColor="text1"/>
                              </w:rPr>
                              <w:t>Victoria Bridge, Penrith, showing 1867 flood height and Probable Maximum Flood</w:t>
                            </w:r>
                          </w:p>
                          <w:p w14:paraId="7289B380" w14:textId="27B825BF" w:rsidR="00797A51" w:rsidRDefault="00797A51" w:rsidP="00887DFA">
                            <w:pPr>
                              <w:spacing w:after="120"/>
                              <w:rPr>
                                <w:color w:val="000000" w:themeColor="text1"/>
                              </w:rPr>
                            </w:pPr>
                          </w:p>
                          <w:p w14:paraId="5E8CC7C2" w14:textId="59D8403B" w:rsidR="00797A51" w:rsidRDefault="00797A51" w:rsidP="00887DFA">
                            <w:pPr>
                              <w:spacing w:after="120"/>
                              <w:rPr>
                                <w:color w:val="000000" w:themeColor="text1"/>
                              </w:rPr>
                            </w:pPr>
                          </w:p>
                          <w:p w14:paraId="582500B5" w14:textId="1E990176" w:rsidR="00797A51" w:rsidRDefault="00797A51" w:rsidP="00887DFA">
                            <w:pPr>
                              <w:spacing w:after="120"/>
                              <w:rPr>
                                <w:color w:val="000000" w:themeColor="text1"/>
                              </w:rPr>
                            </w:pPr>
                          </w:p>
                          <w:p w14:paraId="6ED9E04F" w14:textId="377F2BBD" w:rsidR="00797A51" w:rsidRDefault="00797A51" w:rsidP="00887DFA">
                            <w:pPr>
                              <w:spacing w:after="120"/>
                              <w:rPr>
                                <w:color w:val="000000" w:themeColor="text1"/>
                              </w:rPr>
                            </w:pPr>
                          </w:p>
                          <w:p w14:paraId="24BDC103" w14:textId="1EA25148" w:rsidR="00797A51" w:rsidRDefault="00797A51" w:rsidP="00887DFA">
                            <w:pPr>
                              <w:spacing w:after="120"/>
                              <w:rPr>
                                <w:color w:val="000000" w:themeColor="text1"/>
                              </w:rPr>
                            </w:pPr>
                          </w:p>
                          <w:p w14:paraId="5414EBAE" w14:textId="41A258B7" w:rsidR="00797A51" w:rsidRDefault="00797A51" w:rsidP="00887DFA">
                            <w:pPr>
                              <w:spacing w:after="120"/>
                              <w:rPr>
                                <w:color w:val="000000" w:themeColor="text1"/>
                              </w:rPr>
                            </w:pPr>
                          </w:p>
                          <w:p w14:paraId="0C322A8B" w14:textId="7B96C39A" w:rsidR="00797A51" w:rsidRDefault="00797A51" w:rsidP="00887DFA">
                            <w:pPr>
                              <w:spacing w:after="120"/>
                              <w:rPr>
                                <w:color w:val="000000" w:themeColor="text1"/>
                              </w:rPr>
                            </w:pPr>
                          </w:p>
                          <w:p w14:paraId="61DAD21F" w14:textId="77777777" w:rsidR="00797A51" w:rsidRDefault="00797A51" w:rsidP="00887DFA">
                            <w:pPr>
                              <w:spacing w:after="120"/>
                              <w:rPr>
                                <w:color w:val="000000" w:themeColor="text1"/>
                              </w:rPr>
                            </w:pPr>
                          </w:p>
                          <w:p w14:paraId="6C10EF8B" w14:textId="610E18A1" w:rsidR="00887DFA" w:rsidRPr="00B23E67" w:rsidRDefault="00887DFA" w:rsidP="00887DFA">
                            <w:pPr>
                              <w:jc w:val="center"/>
                              <w:rPr>
                                <w:color w:val="000000" w:themeColor="text1"/>
                              </w:rPr>
                            </w:pPr>
                          </w:p>
                        </w:txbxContent>
                      </wps:txbx>
                      <wps:bodyPr rot="0" spcFirstLastPara="0" vertOverflow="overflow" horzOverflow="overflow" vert="horz" wrap="square" lIns="144000" tIns="144000" rIns="144000" bIns="144000" numCol="1" spcCol="0" rtlCol="0" fromWordArt="0" anchor="t" anchorCtr="0" forceAA="0" compatLnSpc="1">
                        <a:prstTxWarp prst="textNoShape">
                          <a:avLst/>
                        </a:prstTxWarp>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332FCA03" id="Text Box 18" o:spid="_x0000_s1031" type="#_x0000_t202" style="width:510.9pt;height:66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" fillcolor="#1e3d78" strokecolor="#1e3d78" strokeweight="1pt">
                <v:fill opacity="3855f"/>
                <v:textbox inset="4mm,4mm,4mm,4mm">
                  <w:txbxContent>
                    <w:p w14:paraId="726F6F22" w14:textId="034CB2C5" w:rsidR="00887DFA" w:rsidRPr="00B23E67" w:rsidRDefault="00887DFA" w:rsidP="00887DFA">
                      <w:pPr>
                        <w:pStyle w:val="Heading2"/>
                      </w:pPr>
                      <w:r>
                        <w:t>Collect Data:</w:t>
                      </w:r>
                    </w:p>
                    <w:p w14:paraId="4F4149A2" w14:textId="77777777" w:rsidR="00120ADC" w:rsidRDefault="00887DFA" w:rsidP="00887DFA">
                      <w:pPr>
                        <w:spacing w:after="0"/>
                        <w:rPr>
                          <w:color w:val="000000" w:themeColor="text1"/>
                        </w:rPr>
                      </w:pPr>
                      <w:r w:rsidRPr="00887DFA">
                        <w:rPr>
                          <w:color w:val="000000" w:themeColor="text1"/>
                        </w:rPr>
                        <w:t>Use your mobile digital device to take a soundscape or recording of the sounds of this site</w:t>
                      </w:r>
                      <w:r w:rsidR="00120ADC">
                        <w:rPr>
                          <w:color w:val="000000" w:themeColor="text1"/>
                        </w:rPr>
                        <w:t xml:space="preserve"> for 1 minute</w:t>
                      </w:r>
                      <w:r w:rsidRPr="00887DFA">
                        <w:rPr>
                          <w:color w:val="000000" w:themeColor="text1"/>
                        </w:rPr>
                        <w:t xml:space="preserve">. </w:t>
                      </w:r>
                    </w:p>
                    <w:p w14:paraId="7C12E196" w14:textId="4074788B" w:rsidR="00887DFA" w:rsidRPr="00887DFA" w:rsidRDefault="00120ADC" w:rsidP="00887DFA">
                      <w:pPr>
                        <w:spacing w:after="0"/>
                        <w:rPr>
                          <w:color w:val="000000" w:themeColor="text1"/>
                        </w:rPr>
                      </w:pPr>
                      <w:r>
                        <w:rPr>
                          <w:color w:val="000000" w:themeColor="text1"/>
                        </w:rPr>
                        <w:t>Your recording may include</w:t>
                      </w:r>
                      <w:r w:rsidR="00887DFA" w:rsidRPr="00887DFA">
                        <w:rPr>
                          <w:color w:val="000000" w:themeColor="text1"/>
                        </w:rPr>
                        <w:t xml:space="preserve"> these sounds.</w:t>
                      </w:r>
                    </w:p>
                    <w:p w14:paraId="7B653CDC" w14:textId="4151FC1F" w:rsidR="00887DFA" w:rsidRPr="00887DFA" w:rsidRDefault="00887DFA" w:rsidP="00887DFA">
                      <w:pPr>
                        <w:pStyle w:val="ListParagraph"/>
                        <w:rPr>
                          <w:color w:val="000000" w:themeColor="text1"/>
                        </w:rPr>
                      </w:pPr>
                      <w:r w:rsidRPr="00887DFA">
                        <w:rPr>
                          <w:color w:val="000000" w:themeColor="text1"/>
                        </w:rPr>
                        <w:t>Traffic, boats, cars….</w:t>
                      </w:r>
                    </w:p>
                    <w:p w14:paraId="75DCD069" w14:textId="5C4F2606" w:rsidR="00887DFA" w:rsidRPr="00887DFA" w:rsidRDefault="00887DFA" w:rsidP="00887DFA">
                      <w:pPr>
                        <w:pStyle w:val="ListParagraph"/>
                        <w:rPr>
                          <w:color w:val="000000" w:themeColor="text1"/>
                        </w:rPr>
                      </w:pPr>
                      <w:r w:rsidRPr="00887DFA">
                        <w:rPr>
                          <w:color w:val="000000" w:themeColor="text1"/>
                        </w:rPr>
                        <w:t>People walking, riding…</w:t>
                      </w:r>
                    </w:p>
                    <w:p w14:paraId="33343C2A" w14:textId="3DE745A2" w:rsidR="00887DFA" w:rsidRPr="00887DFA" w:rsidRDefault="00887DFA" w:rsidP="00887DFA">
                      <w:pPr>
                        <w:pStyle w:val="ListParagraph"/>
                      </w:pPr>
                      <w:r w:rsidRPr="00887DFA">
                        <w:rPr>
                          <w:color w:val="000000" w:themeColor="text1"/>
                        </w:rPr>
                        <w:t>River flow….</w:t>
                      </w:r>
                    </w:p>
                    <w:p w14:paraId="75F4E003" w14:textId="77777777" w:rsidR="00887DFA" w:rsidRPr="00887DFA" w:rsidRDefault="00887DFA" w:rsidP="00887DFA">
                      <w:pPr>
                        <w:spacing w:after="0"/>
                        <w:rPr>
                          <w:color w:val="000000" w:themeColor="text1"/>
                        </w:rPr>
                      </w:pPr>
                      <w:r w:rsidRPr="00887DFA">
                        <w:rPr>
                          <w:color w:val="000000" w:themeColor="text1"/>
                        </w:rPr>
                        <w:t>In small groups take four photographs of the Nepean River showing the following features:</w:t>
                      </w:r>
                    </w:p>
                    <w:p w14:paraId="7115FF94" w14:textId="181510C7" w:rsidR="00887DFA" w:rsidRPr="00887DFA" w:rsidRDefault="00887DFA" w:rsidP="00887DFA">
                      <w:pPr>
                        <w:pStyle w:val="ListParagraph"/>
                      </w:pPr>
                      <w:r w:rsidRPr="00887DFA">
                        <w:rPr>
                          <w:color w:val="000000" w:themeColor="text1"/>
                        </w:rPr>
                        <w:t>Victoria Bridge, Nepean Gap, Emu Plains, Blue Mountains, M4</w:t>
                      </w:r>
                      <w:r w:rsidR="00F630AA">
                        <w:rPr>
                          <w:color w:val="000000" w:themeColor="text1"/>
                        </w:rPr>
                        <w:t xml:space="preserve"> Motorway</w:t>
                      </w:r>
                      <w:r w:rsidRPr="00887DFA">
                        <w:rPr>
                          <w:color w:val="000000" w:themeColor="text1"/>
                        </w:rPr>
                        <w:t xml:space="preserve"> Bridge</w:t>
                      </w:r>
                    </w:p>
                    <w:p w14:paraId="773B36E8" w14:textId="6883F6A6" w:rsidR="00887DFA" w:rsidRPr="00887DFA" w:rsidRDefault="00887DFA" w:rsidP="00887DFA">
                      <w:pPr>
                        <w:rPr>
                          <w:color w:val="000000" w:themeColor="text1"/>
                        </w:rPr>
                      </w:pPr>
                      <w:r w:rsidRPr="00887DFA">
                        <w:rPr>
                          <w:color w:val="000000" w:themeColor="text1"/>
                        </w:rPr>
                        <w:t>Stand on the</w:t>
                      </w:r>
                      <w:r w:rsidR="00120ADC">
                        <w:rPr>
                          <w:color w:val="000000" w:themeColor="text1"/>
                        </w:rPr>
                        <w:t xml:space="preserve"> Yandhai Nepean Crossing</w:t>
                      </w:r>
                      <w:r w:rsidRPr="00887DFA">
                        <w:rPr>
                          <w:color w:val="000000" w:themeColor="text1"/>
                        </w:rPr>
                        <w:t>. This is your home point.</w:t>
                      </w:r>
                    </w:p>
                    <w:p w14:paraId="35B64EB4" w14:textId="0D5E7289" w:rsidR="00887DFA" w:rsidRPr="00887DFA" w:rsidRDefault="00887DFA" w:rsidP="00887DFA">
                      <w:pPr>
                        <w:pStyle w:val="ListParagraph"/>
                        <w:rPr>
                          <w:color w:val="000000" w:themeColor="text1"/>
                        </w:rPr>
                      </w:pPr>
                      <w:r w:rsidRPr="00887DFA">
                        <w:rPr>
                          <w:color w:val="000000" w:themeColor="text1"/>
                        </w:rPr>
                        <w:t xml:space="preserve">Identify north using your compass. Locate a feature to the </w:t>
                      </w:r>
                      <w:r w:rsidR="00120ADC">
                        <w:rPr>
                          <w:color w:val="000000" w:themeColor="text1"/>
                        </w:rPr>
                        <w:t>n</w:t>
                      </w:r>
                      <w:r w:rsidRPr="00887DFA">
                        <w:rPr>
                          <w:color w:val="000000" w:themeColor="text1"/>
                        </w:rPr>
                        <w:t xml:space="preserve">orth of the </w:t>
                      </w:r>
                      <w:r w:rsidR="00120ADC">
                        <w:rPr>
                          <w:color w:val="000000" w:themeColor="text1"/>
                        </w:rPr>
                        <w:t>bridge.</w:t>
                      </w:r>
                    </w:p>
                    <w:p w14:paraId="56A718F8" w14:textId="41905897" w:rsidR="00887DFA" w:rsidRPr="00887DFA" w:rsidRDefault="00887DFA" w:rsidP="00887DFA">
                      <w:pPr>
                        <w:ind w:firstLine="360"/>
                        <w:rPr>
                          <w:color w:val="000000" w:themeColor="text1"/>
                        </w:rPr>
                      </w:pPr>
                      <w:r w:rsidRPr="00887DFA">
                        <w:rPr>
                          <w:color w:val="000000" w:themeColor="text1"/>
                        </w:rPr>
                        <w:t>_______________________</w:t>
                      </w:r>
                      <w:r w:rsidR="00120ADC">
                        <w:rPr>
                          <w:color w:val="000000" w:themeColor="text1"/>
                        </w:rPr>
                        <w:t>_________________________________________________________</w:t>
                      </w:r>
                    </w:p>
                    <w:p w14:paraId="7EA2558C" w14:textId="45FC0F55" w:rsidR="00887DFA" w:rsidRPr="00887DFA" w:rsidRDefault="00887DFA" w:rsidP="00887DFA">
                      <w:pPr>
                        <w:pStyle w:val="ListParagraph"/>
                        <w:rPr>
                          <w:color w:val="000000" w:themeColor="text1"/>
                        </w:rPr>
                      </w:pPr>
                      <w:r w:rsidRPr="00887DFA">
                        <w:rPr>
                          <w:color w:val="000000" w:themeColor="text1"/>
                        </w:rPr>
                        <w:t xml:space="preserve">Identify </w:t>
                      </w:r>
                      <w:r w:rsidR="00120ADC">
                        <w:rPr>
                          <w:color w:val="000000" w:themeColor="text1"/>
                        </w:rPr>
                        <w:t>s</w:t>
                      </w:r>
                      <w:r w:rsidRPr="00887DFA">
                        <w:rPr>
                          <w:color w:val="000000" w:themeColor="text1"/>
                        </w:rPr>
                        <w:t xml:space="preserve">outh. Locate a feature to the south. </w:t>
                      </w:r>
                    </w:p>
                    <w:p w14:paraId="34B8CFED" w14:textId="659E1FA8" w:rsidR="00887DFA" w:rsidRPr="00887DFA" w:rsidRDefault="00887DFA" w:rsidP="00887DFA">
                      <w:pPr>
                        <w:ind w:firstLine="360"/>
                        <w:rPr>
                          <w:color w:val="000000" w:themeColor="text1"/>
                        </w:rPr>
                      </w:pPr>
                      <w:r w:rsidRPr="00887DFA">
                        <w:rPr>
                          <w:color w:val="000000" w:themeColor="text1"/>
                        </w:rPr>
                        <w:t>_______________________</w:t>
                      </w:r>
                      <w:r w:rsidR="00120ADC">
                        <w:rPr>
                          <w:color w:val="000000" w:themeColor="text1"/>
                        </w:rPr>
                        <w:t>_________________________________________________________</w:t>
                      </w:r>
                    </w:p>
                    <w:p w14:paraId="59F3E245" w14:textId="396C0B41" w:rsidR="00887DFA" w:rsidRPr="00887DFA" w:rsidRDefault="00887DFA" w:rsidP="00887DFA">
                      <w:pPr>
                        <w:pStyle w:val="ListParagraph"/>
                        <w:rPr>
                          <w:color w:val="000000" w:themeColor="text1"/>
                        </w:rPr>
                      </w:pPr>
                      <w:r w:rsidRPr="00887DFA">
                        <w:rPr>
                          <w:color w:val="000000" w:themeColor="text1"/>
                        </w:rPr>
                        <w:t xml:space="preserve">Identify </w:t>
                      </w:r>
                      <w:r w:rsidR="00120ADC">
                        <w:rPr>
                          <w:color w:val="000000" w:themeColor="text1"/>
                        </w:rPr>
                        <w:t>w</w:t>
                      </w:r>
                      <w:r w:rsidRPr="00887DFA">
                        <w:rPr>
                          <w:color w:val="000000" w:themeColor="text1"/>
                        </w:rPr>
                        <w:t xml:space="preserve">est. Locate a feature to the </w:t>
                      </w:r>
                      <w:r w:rsidR="00120ADC">
                        <w:rPr>
                          <w:color w:val="000000" w:themeColor="text1"/>
                        </w:rPr>
                        <w:t>w</w:t>
                      </w:r>
                      <w:r w:rsidRPr="00887DFA">
                        <w:rPr>
                          <w:color w:val="000000" w:themeColor="text1"/>
                        </w:rPr>
                        <w:t xml:space="preserve">est. </w:t>
                      </w:r>
                    </w:p>
                    <w:p w14:paraId="7C3C4E46" w14:textId="3A342C80" w:rsidR="00887DFA" w:rsidRPr="00887DFA" w:rsidRDefault="00887DFA" w:rsidP="00887DFA">
                      <w:pPr>
                        <w:ind w:firstLine="360"/>
                        <w:rPr>
                          <w:color w:val="000000" w:themeColor="text1"/>
                        </w:rPr>
                      </w:pPr>
                      <w:r w:rsidRPr="00887DFA">
                        <w:rPr>
                          <w:color w:val="000000" w:themeColor="text1"/>
                        </w:rPr>
                        <w:t>_______________________</w:t>
                      </w:r>
                      <w:r w:rsidR="00120ADC">
                        <w:rPr>
                          <w:color w:val="000000" w:themeColor="text1"/>
                        </w:rPr>
                        <w:t>_________________________________________________________</w:t>
                      </w:r>
                    </w:p>
                    <w:p w14:paraId="3734F209" w14:textId="3725C0C8" w:rsidR="00887DFA" w:rsidRPr="00887DFA" w:rsidRDefault="00887DFA" w:rsidP="00887DFA">
                      <w:pPr>
                        <w:pStyle w:val="ListParagraph"/>
                        <w:rPr>
                          <w:color w:val="000000" w:themeColor="text1"/>
                        </w:rPr>
                      </w:pPr>
                      <w:r w:rsidRPr="00887DFA">
                        <w:rPr>
                          <w:color w:val="000000" w:themeColor="text1"/>
                        </w:rPr>
                        <w:t xml:space="preserve">Estimate the height of the road on Victoria bridge above the current river level </w:t>
                      </w:r>
                      <w:r w:rsidRPr="00887DFA">
                        <w:rPr>
                          <w:color w:val="000000" w:themeColor="text1"/>
                          <w:u w:val="single"/>
                        </w:rPr>
                        <w:tab/>
                      </w:r>
                      <w:r w:rsidRPr="00887DFA">
                        <w:rPr>
                          <w:color w:val="000000" w:themeColor="text1"/>
                          <w:u w:val="single"/>
                        </w:rPr>
                        <w:tab/>
                      </w:r>
                      <w:r w:rsidRPr="00887DFA">
                        <w:rPr>
                          <w:color w:val="000000" w:themeColor="text1"/>
                        </w:rPr>
                        <w:t>metres</w:t>
                      </w:r>
                    </w:p>
                    <w:p w14:paraId="5E1AAE27" w14:textId="2B3EA9DF" w:rsidR="00887DFA" w:rsidRDefault="00887DFA" w:rsidP="00887DFA">
                      <w:pPr>
                        <w:spacing w:after="120"/>
                        <w:rPr>
                          <w:color w:val="000000" w:themeColor="text1"/>
                        </w:rPr>
                      </w:pPr>
                      <w:r w:rsidRPr="00887DFA">
                        <w:rPr>
                          <w:b/>
                          <w:bCs/>
                          <w:color w:val="000000" w:themeColor="text1"/>
                        </w:rPr>
                        <w:t>Discussion Question:</w:t>
                      </w:r>
                      <w:r w:rsidRPr="00887DFA">
                        <w:rPr>
                          <w:color w:val="000000" w:themeColor="text1"/>
                        </w:rPr>
                        <w:t xml:space="preserve"> Roads and the railway line flood on </w:t>
                      </w:r>
                      <w:r w:rsidR="00120ADC">
                        <w:rPr>
                          <w:color w:val="000000" w:themeColor="text1"/>
                        </w:rPr>
                        <w:t>both sides</w:t>
                      </w:r>
                      <w:r w:rsidRPr="00887DFA">
                        <w:rPr>
                          <w:color w:val="000000" w:themeColor="text1"/>
                        </w:rPr>
                        <w:t xml:space="preserve"> of Victoria </w:t>
                      </w:r>
                      <w:r w:rsidR="00F630AA">
                        <w:rPr>
                          <w:color w:val="000000" w:themeColor="text1"/>
                        </w:rPr>
                        <w:t>B</w:t>
                      </w:r>
                      <w:r w:rsidRPr="00887DFA">
                        <w:rPr>
                          <w:color w:val="000000" w:themeColor="text1"/>
                        </w:rPr>
                        <w:t>ridge during a major flood. In the image below you can see the height of</w:t>
                      </w:r>
                      <w:r w:rsidR="008038B2">
                        <w:rPr>
                          <w:color w:val="000000" w:themeColor="text1"/>
                        </w:rPr>
                        <w:t xml:space="preserve"> the 1867 flood and the Probable</w:t>
                      </w:r>
                      <w:r w:rsidR="009F6988">
                        <w:rPr>
                          <w:color w:val="000000" w:themeColor="text1"/>
                        </w:rPr>
                        <w:t xml:space="preserve"> Maximum Flood. What impacts c</w:t>
                      </w:r>
                      <w:r w:rsidRPr="00887DFA">
                        <w:rPr>
                          <w:color w:val="000000" w:themeColor="text1"/>
                        </w:rPr>
                        <w:t xml:space="preserve">ould a major </w:t>
                      </w:r>
                      <w:r w:rsidR="008038B2">
                        <w:rPr>
                          <w:color w:val="000000" w:themeColor="text1"/>
                        </w:rPr>
                        <w:t>flood (</w:t>
                      </w:r>
                      <w:r w:rsidR="00120ADC">
                        <w:rPr>
                          <w:color w:val="000000" w:themeColor="text1"/>
                        </w:rPr>
                        <w:t>such as</w:t>
                      </w:r>
                      <w:r w:rsidR="008038B2">
                        <w:rPr>
                          <w:color w:val="000000" w:themeColor="text1"/>
                        </w:rPr>
                        <w:t xml:space="preserve"> 1867) and a Probable</w:t>
                      </w:r>
                      <w:r w:rsidRPr="00887DFA">
                        <w:rPr>
                          <w:color w:val="000000" w:themeColor="text1"/>
                        </w:rPr>
                        <w:t xml:space="preserve"> Maximum Flood have on evacuation routes and economic activity in this area?</w:t>
                      </w:r>
                    </w:p>
                    <w:p w14:paraId="1E07A150" w14:textId="209A96F1" w:rsidR="00797A51" w:rsidRDefault="00797A51" w:rsidP="00797A51">
                      <w:pPr>
                        <w:spacing w:after="120"/>
                        <w:ind w:firstLine="720"/>
                        <w:rPr>
                          <w:color w:val="000000" w:themeColor="text1"/>
                        </w:rPr>
                      </w:pPr>
                      <w:r>
                        <w:rPr>
                          <w:noProof/>
                          <w:lang w:eastAsia="en-AU"/>
                        </w:rPr>
                        <w:drawing>
                          <wp:inline distT="0" distB="0" distL="0" distR="0" wp14:anchorId="0494521B" wp14:editId="491E8071">
                            <wp:extent cx="5314950" cy="264350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34388" cy="2653173"/>
                                    </a:xfrm>
                                    <a:prstGeom prst="rect">
                                      <a:avLst/>
                                    </a:prstGeom>
                                  </pic:spPr>
                                </pic:pic>
                              </a:graphicData>
                            </a:graphic>
                          </wp:inline>
                        </w:drawing>
                      </w:r>
                    </w:p>
                    <w:p w14:paraId="659D56D1" w14:textId="1F4A9B21" w:rsidR="00797A51" w:rsidRPr="00797A51" w:rsidRDefault="00797A51" w:rsidP="00797A51">
                      <w:pPr>
                        <w:spacing w:after="120"/>
                        <w:ind w:firstLine="720"/>
                        <w:rPr>
                          <w:i/>
                          <w:iCs/>
                          <w:color w:val="000000" w:themeColor="text1"/>
                        </w:rPr>
                      </w:pPr>
                      <w:r>
                        <w:rPr>
                          <w:i/>
                          <w:iCs/>
                          <w:color w:val="000000" w:themeColor="text1"/>
                        </w:rPr>
                        <w:t>Victoria Bridge, Penrith, showing 1867 flood height and Probable Maximum Flood</w:t>
                      </w:r>
                      <w:bookmarkStart w:id="3" w:name="_GoBack"/>
                      <w:bookmarkEnd w:id="3"/>
                    </w:p>
                    <w:p w14:paraId="7289B380" w14:textId="27B825BF" w:rsidR="00797A51" w:rsidRDefault="00797A51" w:rsidP="00887DFA">
                      <w:pPr>
                        <w:spacing w:after="120"/>
                        <w:rPr>
                          <w:color w:val="000000" w:themeColor="text1"/>
                        </w:rPr>
                      </w:pPr>
                    </w:p>
                    <w:p w14:paraId="5E8CC7C2" w14:textId="59D8403B" w:rsidR="00797A51" w:rsidRDefault="00797A51" w:rsidP="00887DFA">
                      <w:pPr>
                        <w:spacing w:after="120"/>
                        <w:rPr>
                          <w:color w:val="000000" w:themeColor="text1"/>
                        </w:rPr>
                      </w:pPr>
                    </w:p>
                    <w:p w14:paraId="582500B5" w14:textId="1E990176" w:rsidR="00797A51" w:rsidRDefault="00797A51" w:rsidP="00887DFA">
                      <w:pPr>
                        <w:spacing w:after="120"/>
                        <w:rPr>
                          <w:color w:val="000000" w:themeColor="text1"/>
                        </w:rPr>
                      </w:pPr>
                    </w:p>
                    <w:p w14:paraId="6ED9E04F" w14:textId="377F2BBD" w:rsidR="00797A51" w:rsidRDefault="00797A51" w:rsidP="00887DFA">
                      <w:pPr>
                        <w:spacing w:after="120"/>
                        <w:rPr>
                          <w:color w:val="000000" w:themeColor="text1"/>
                        </w:rPr>
                      </w:pPr>
                    </w:p>
                    <w:p w14:paraId="24BDC103" w14:textId="1EA25148" w:rsidR="00797A51" w:rsidRDefault="00797A51" w:rsidP="00887DFA">
                      <w:pPr>
                        <w:spacing w:after="120"/>
                        <w:rPr>
                          <w:color w:val="000000" w:themeColor="text1"/>
                        </w:rPr>
                      </w:pPr>
                    </w:p>
                    <w:p w14:paraId="5414EBAE" w14:textId="41A258B7" w:rsidR="00797A51" w:rsidRDefault="00797A51" w:rsidP="00887DFA">
                      <w:pPr>
                        <w:spacing w:after="120"/>
                        <w:rPr>
                          <w:color w:val="000000" w:themeColor="text1"/>
                        </w:rPr>
                      </w:pPr>
                    </w:p>
                    <w:p w14:paraId="0C322A8B" w14:textId="7B96C39A" w:rsidR="00797A51" w:rsidRDefault="00797A51" w:rsidP="00887DFA">
                      <w:pPr>
                        <w:spacing w:after="120"/>
                        <w:rPr>
                          <w:color w:val="000000" w:themeColor="text1"/>
                        </w:rPr>
                      </w:pPr>
                    </w:p>
                    <w:p w14:paraId="61DAD21F" w14:textId="77777777" w:rsidR="00797A51" w:rsidRDefault="00797A51" w:rsidP="00887DFA">
                      <w:pPr>
                        <w:spacing w:after="120"/>
                        <w:rPr>
                          <w:color w:val="000000" w:themeColor="text1"/>
                        </w:rPr>
                      </w:pPr>
                    </w:p>
                    <w:p w14:paraId="6C10EF8B" w14:textId="610E18A1" w:rsidR="00887DFA" w:rsidRPr="00B23E67" w:rsidRDefault="00887DFA" w:rsidP="00887DFA">
                      <w:pPr>
                        <w:jc w:val="center"/>
                        <w:rPr>
                          <w:color w:val="000000" w:themeColor="text1"/>
                        </w:rPr>
                      </w:pPr>
                    </w:p>
                  </w:txbxContent>
                </v:textbox>
                <w10:anchorlock/>
              </v:shape>
            </w:pict>
          </mc:Fallback>
        </mc:AlternateContent>
      </w:r>
      <w:r w:rsidR="00887DFA">
        <w:br w:type="page"/>
      </w:r>
    </w:p>
    <w:p w14:paraId="1AD08CA5" w14:textId="208779E7" w:rsidR="001A7E78" w:rsidRDefault="00C51A73" w:rsidP="00887DFA">
      <w:r>
        <w:rPr>
          <w:noProof/>
          <w:lang w:val="en-US" w:eastAsia="en-US"/>
        </w:rPr>
        <mc:AlternateContent>
          <mc:Choice Requires="wps">
            <w:drawing>
              <wp:anchor distT="0" distB="0" distL="114300" distR="114300" simplePos="0" relativeHeight="251668480" behindDoc="0" locked="0" layoutInCell="1" allowOverlap="1" wp14:anchorId="77F5ED21" wp14:editId="41F2FE44">
                <wp:simplePos x="0" y="0"/>
                <wp:positionH relativeFrom="column">
                  <wp:posOffset>3562350</wp:posOffset>
                </wp:positionH>
                <wp:positionV relativeFrom="paragraph">
                  <wp:posOffset>3651250</wp:posOffset>
                </wp:positionV>
                <wp:extent cx="3000375" cy="485775"/>
                <wp:effectExtent l="0" t="0" r="9525" b="9525"/>
                <wp:wrapNone/>
                <wp:docPr id="25" name="Text Box 25"/>
                <wp:cNvGraphicFramePr/>
                <a:graphic xmlns:a="http://schemas.openxmlformats.org/drawingml/2006/main">
                  <a:graphicData uri="http://schemas.microsoft.com/office/word/2010/wordprocessingShape">
                    <wps:wsp>
                      <wps:cNvSpPr txBox="1"/>
                      <wps:spPr>
                        <a:xfrm>
                          <a:off x="0" y="0"/>
                          <a:ext cx="3000375" cy="485775"/>
                        </a:xfrm>
                        <a:prstGeom prst="rect">
                          <a:avLst/>
                        </a:prstGeom>
                        <a:noFill/>
                        <a:ln>
                          <a:noFill/>
                        </a:ln>
                      </wps:spPr>
                      <wps:txbx>
                        <w:txbxContent>
                          <w:p w14:paraId="54A19755" w14:textId="2211568A" w:rsidR="001A7E78" w:rsidRDefault="001A7E78" w:rsidP="00ED45FD">
                            <w:pPr>
                              <w:pStyle w:val="Subtitle"/>
                              <w:jc w:val="left"/>
                            </w:pPr>
                            <w:r w:rsidRPr="009B6B43">
                              <w:t xml:space="preserve">View of </w:t>
                            </w:r>
                            <w:r w:rsidR="00F630AA">
                              <w:t>f</w:t>
                            </w:r>
                            <w:r w:rsidRPr="009B6B43">
                              <w:t>loodplain from Castlereagh Rd</w:t>
                            </w:r>
                            <w:r w:rsidR="00ED45FD">
                              <w:t>, 2019, Carroll, K., Western Sydney University</w:t>
                            </w:r>
                          </w:p>
                          <w:p w14:paraId="34663404" w14:textId="77777777" w:rsidR="00ED45FD" w:rsidRPr="00ED45FD" w:rsidRDefault="00ED45FD" w:rsidP="00ED45F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77F5ED21" id="Text Box 25" o:spid="_x0000_s1032" type="#_x0000_t202" style="position:absolute;margin-left:280.5pt;margin-top:287.5pt;width:236.25pt;height:38.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" filled="f" stroked="f">
                <v:textbox inset="0,0,0,0">
                  <w:txbxContent>
                    <w:p w14:paraId="54A19755" w14:textId="2211568A" w:rsidR="001A7E78" w:rsidRDefault="001A7E78" w:rsidP="00ED45FD">
                      <w:pPr>
                        <w:pStyle w:val="Subtitle"/>
                        <w:jc w:val="left"/>
                      </w:pPr>
                      <w:r w:rsidRPr="009B6B43">
                        <w:t xml:space="preserve">View of </w:t>
                      </w:r>
                      <w:r w:rsidR="00F630AA">
                        <w:t>f</w:t>
                      </w:r>
                      <w:r w:rsidRPr="009B6B43">
                        <w:t>loodplain from Castlereagh Rd</w:t>
                      </w:r>
                      <w:r w:rsidR="00ED45FD">
                        <w:t>, 2019, Carroll, K., Western Sydney University</w:t>
                      </w:r>
                    </w:p>
                    <w:p w14:paraId="34663404" w14:textId="77777777" w:rsidR="00ED45FD" w:rsidRPr="00ED45FD" w:rsidRDefault="00ED45FD" w:rsidP="00ED45FD"/>
                  </w:txbxContent>
                </v:textbox>
              </v:shape>
            </w:pict>
          </mc:Fallback>
        </mc:AlternateContent>
      </w:r>
      <w:r w:rsidR="001A7E78">
        <w:rPr>
          <w:noProof/>
          <w:lang w:val="en-US" w:eastAsia="en-US"/>
        </w:rPr>
        <w:drawing>
          <wp:anchor distT="0" distB="0" distL="114300" distR="114300" simplePos="0" relativeHeight="251666432" behindDoc="0" locked="0" layoutInCell="1" allowOverlap="1" wp14:anchorId="472D64E6" wp14:editId="4656996E">
            <wp:simplePos x="0" y="0"/>
            <wp:positionH relativeFrom="column">
              <wp:posOffset>3572510</wp:posOffset>
            </wp:positionH>
            <wp:positionV relativeFrom="paragraph">
              <wp:posOffset>232410</wp:posOffset>
            </wp:positionV>
            <wp:extent cx="2745740" cy="3402965"/>
            <wp:effectExtent l="0" t="0" r="0" b="635"/>
            <wp:wrapNone/>
            <wp:docPr id="23" name="Pictu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5740" cy="3402965"/>
                    </a:xfrm>
                    <a:prstGeom prst="rect">
                      <a:avLst/>
                    </a:prstGeom>
                  </pic:spPr>
                </pic:pic>
              </a:graphicData>
            </a:graphic>
            <wp14:sizeRelH relativeFrom="page">
              <wp14:pctWidth>0</wp14:pctWidth>
            </wp14:sizeRelH>
            <wp14:sizeRelV relativeFrom="page">
              <wp14:pctHeight>0</wp14:pctHeight>
            </wp14:sizeRelV>
          </wp:anchor>
        </w:drawing>
      </w:r>
      <w:r w:rsidR="00887DFA">
        <w:rPr>
          <w:noProof/>
          <w:lang w:val="en-US" w:eastAsia="en-US"/>
        </w:rPr>
        <mc:AlternateContent>
          <mc:Choice Requires="wps">
            <w:drawing>
              <wp:inline distT="0" distB="0" distL="0" distR="0" wp14:anchorId="07793038" wp14:editId="14243A6D">
                <wp:extent cx="6488264" cy="8165990"/>
                <wp:effectExtent l="0" t="0" r="14605" b="13335"/>
                <wp:docPr id="20" name="Text Box 20"/>
                <wp:cNvGraphicFramePr/>
                <a:graphic xmlns:a="http://schemas.openxmlformats.org/drawingml/2006/main">
                  <a:graphicData uri="http://schemas.microsoft.com/office/word/2010/wordprocessingShape">
                    <wps:wsp>
                      <wps:cNvSpPr txBox="1"/>
                      <wps:spPr>
                        <a:xfrm>
                          <a:off x="0" y="0"/>
                          <a:ext cx="6488264" cy="8165990"/>
                        </a:xfrm>
                        <a:prstGeom prst="rect">
                          <a:avLst/>
                        </a:prstGeom>
                        <a:solidFill>
                          <a:srgbClr val="1E3D78">
                            <a:alpha val="6000"/>
                          </a:srgbClr>
                        </a:solidFill>
                        <a:ln w="12700">
                          <a:solidFill>
                            <a:srgbClr val="1E3D78"/>
                          </a:solidFill>
                        </a:ln>
                      </wps:spPr>
                      <wps:txbx>
                        <w:txbxContent>
                          <w:p w14:paraId="18A2CB32" w14:textId="2CC863B4" w:rsidR="00887DFA" w:rsidRPr="00B23E67" w:rsidRDefault="00887DFA" w:rsidP="00887DFA">
                            <w:pPr>
                              <w:pStyle w:val="Heading2"/>
                            </w:pPr>
                            <w:r w:rsidRPr="00887DFA">
                              <w:t>Observe</w:t>
                            </w:r>
                            <w:r>
                              <w:t>:</w:t>
                            </w:r>
                          </w:p>
                          <w:p w14:paraId="318989E5" w14:textId="77777777" w:rsidR="001A7E78" w:rsidRPr="001A7E78" w:rsidRDefault="001A7E78" w:rsidP="001A7E78">
                            <w:pPr>
                              <w:rPr>
                                <w:b/>
                                <w:bCs/>
                                <w:color w:val="000000" w:themeColor="text1"/>
                              </w:rPr>
                            </w:pPr>
                            <w:r w:rsidRPr="001A7E78">
                              <w:rPr>
                                <w:b/>
                                <w:bCs/>
                                <w:color w:val="000000" w:themeColor="text1"/>
                              </w:rPr>
                              <w:t>As you travel across the floodplain what do you see?</w:t>
                            </w:r>
                          </w:p>
                          <w:p w14:paraId="047BD74F" w14:textId="77777777" w:rsidR="001A7E78" w:rsidRPr="001A7E78" w:rsidRDefault="001A7E78" w:rsidP="001A7E78">
                            <w:pPr>
                              <w:rPr>
                                <w:color w:val="000000" w:themeColor="text1"/>
                              </w:rPr>
                            </w:pPr>
                          </w:p>
                          <w:p w14:paraId="1DFF9F42" w14:textId="77777777" w:rsidR="001A7E78" w:rsidRPr="001A7E78" w:rsidRDefault="001A7E78" w:rsidP="001A7E78">
                            <w:pPr>
                              <w:rPr>
                                <w:color w:val="000000" w:themeColor="text1"/>
                              </w:rPr>
                            </w:pPr>
                          </w:p>
                          <w:p w14:paraId="728D6B3C" w14:textId="0939ECF2" w:rsidR="001A7E78" w:rsidRDefault="001A7E78" w:rsidP="001A7E78">
                            <w:pPr>
                              <w:rPr>
                                <w:color w:val="000000" w:themeColor="text1"/>
                              </w:rPr>
                            </w:pPr>
                          </w:p>
                          <w:p w14:paraId="3044B931" w14:textId="77777777" w:rsidR="001A7E78" w:rsidRPr="001A7E78" w:rsidRDefault="001A7E78" w:rsidP="001A7E78">
                            <w:pPr>
                              <w:rPr>
                                <w:color w:val="000000" w:themeColor="text1"/>
                              </w:rPr>
                            </w:pPr>
                          </w:p>
                          <w:p w14:paraId="60C0DD9C" w14:textId="3EC8A6C6" w:rsidR="001A7E78" w:rsidRPr="001A7E78" w:rsidRDefault="001A7E78" w:rsidP="001A7E78">
                            <w:pPr>
                              <w:rPr>
                                <w:i/>
                                <w:iCs/>
                                <w:color w:val="000000" w:themeColor="text1"/>
                              </w:rPr>
                            </w:pPr>
                            <w:r w:rsidRPr="001A7E78">
                              <w:rPr>
                                <w:i/>
                                <w:iCs/>
                                <w:color w:val="000000" w:themeColor="text1"/>
                              </w:rPr>
                              <w:t>Here we are looking b</w:t>
                            </w:r>
                            <w:r w:rsidR="00E361BE">
                              <w:rPr>
                                <w:i/>
                                <w:iCs/>
                                <w:color w:val="000000" w:themeColor="text1"/>
                              </w:rPr>
                              <w:t>ack towards Blue Mountains</w:t>
                            </w:r>
                            <w:r w:rsidRPr="001A7E78">
                              <w:rPr>
                                <w:i/>
                                <w:iCs/>
                                <w:color w:val="000000" w:themeColor="text1"/>
                              </w:rPr>
                              <w:t xml:space="preserve">. </w:t>
                            </w:r>
                          </w:p>
                          <w:p w14:paraId="32F413F4" w14:textId="33DEC1EE" w:rsidR="00887DFA" w:rsidRPr="001A7E78" w:rsidRDefault="001A7E78" w:rsidP="001A7E78">
                            <w:pPr>
                              <w:ind w:right="4651"/>
                              <w:rPr>
                                <w:i/>
                                <w:iCs/>
                                <w:color w:val="000000" w:themeColor="text1"/>
                              </w:rPr>
                            </w:pPr>
                            <w:r w:rsidRPr="001A7E78">
                              <w:rPr>
                                <w:i/>
                                <w:iCs/>
                                <w:color w:val="000000" w:themeColor="text1"/>
                              </w:rPr>
                              <w:t xml:space="preserve">The Blue Mountains to the west limits the Nepean River, which is below the escarpment. The river has changed course over many thousands of years across this area. As it slows and meanders after coming out of the mountains it has deposited millions of tonnes of sand and gravel </w:t>
                            </w:r>
                            <w:r w:rsidR="00120ADC">
                              <w:rPr>
                                <w:i/>
                                <w:iCs/>
                                <w:color w:val="000000" w:themeColor="text1"/>
                              </w:rPr>
                              <w:t>over</w:t>
                            </w:r>
                            <w:r w:rsidRPr="001A7E78">
                              <w:rPr>
                                <w:i/>
                                <w:iCs/>
                                <w:color w:val="000000" w:themeColor="text1"/>
                              </w:rPr>
                              <w:t xml:space="preserve"> the low area between the mountains and the higher ground to the east.</w:t>
                            </w:r>
                          </w:p>
                          <w:p w14:paraId="4A844893" w14:textId="77777777" w:rsidR="001A7E78" w:rsidRPr="001A7E78" w:rsidRDefault="001A7E78" w:rsidP="001A7E78">
                            <w:pPr>
                              <w:ind w:right="-27"/>
                              <w:rPr>
                                <w:b/>
                                <w:bCs/>
                                <w:color w:val="000000" w:themeColor="text1"/>
                              </w:rPr>
                            </w:pPr>
                            <w:r w:rsidRPr="001A7E78">
                              <w:rPr>
                                <w:b/>
                                <w:bCs/>
                                <w:color w:val="000000" w:themeColor="text1"/>
                              </w:rPr>
                              <w:t>Describe the floodplain.</w:t>
                            </w:r>
                          </w:p>
                          <w:p w14:paraId="42BDEA08" w14:textId="77777777" w:rsidR="001A7E78" w:rsidRPr="001A7E78" w:rsidRDefault="001A7E78" w:rsidP="001A7E78">
                            <w:pPr>
                              <w:ind w:right="-27"/>
                              <w:rPr>
                                <w:color w:val="000000" w:themeColor="text1"/>
                              </w:rPr>
                            </w:pPr>
                          </w:p>
                          <w:p w14:paraId="0AC819D7" w14:textId="77777777" w:rsidR="001A7E78" w:rsidRPr="001A7E78" w:rsidRDefault="001A7E78" w:rsidP="001A7E78">
                            <w:pPr>
                              <w:ind w:right="-27"/>
                              <w:rPr>
                                <w:color w:val="000000" w:themeColor="text1"/>
                              </w:rPr>
                            </w:pPr>
                          </w:p>
                          <w:p w14:paraId="7C015BA7" w14:textId="77777777" w:rsidR="001A7E78" w:rsidRPr="001A7E78" w:rsidRDefault="001A7E78" w:rsidP="001A7E78">
                            <w:pPr>
                              <w:ind w:right="-27"/>
                              <w:rPr>
                                <w:color w:val="000000" w:themeColor="text1"/>
                              </w:rPr>
                            </w:pPr>
                          </w:p>
                          <w:p w14:paraId="5B261B57" w14:textId="77777777" w:rsidR="001A7E78" w:rsidRPr="001A7E78" w:rsidRDefault="001A7E78" w:rsidP="001A7E78">
                            <w:pPr>
                              <w:ind w:right="-27"/>
                              <w:rPr>
                                <w:color w:val="000000" w:themeColor="text1"/>
                              </w:rPr>
                            </w:pPr>
                          </w:p>
                          <w:p w14:paraId="23568DFC" w14:textId="213E9563" w:rsidR="001A7E78" w:rsidRPr="001A7E78" w:rsidRDefault="001A7E78" w:rsidP="001A7E78">
                            <w:pPr>
                              <w:ind w:right="-27"/>
                              <w:rPr>
                                <w:b/>
                                <w:bCs/>
                                <w:color w:val="000000" w:themeColor="text1"/>
                              </w:rPr>
                            </w:pPr>
                            <w:r w:rsidRPr="001A7E78">
                              <w:rPr>
                                <w:b/>
                                <w:bCs/>
                                <w:color w:val="000000" w:themeColor="text1"/>
                              </w:rPr>
                              <w:t>Make not</w:t>
                            </w:r>
                            <w:r w:rsidR="008038B2">
                              <w:rPr>
                                <w:b/>
                                <w:bCs/>
                                <w:color w:val="000000" w:themeColor="text1"/>
                              </w:rPr>
                              <w:t xml:space="preserve">es/draw the topography (in 2D form showing the estimate of the </w:t>
                            </w:r>
                            <w:r w:rsidRPr="001A7E78">
                              <w:rPr>
                                <w:b/>
                                <w:bCs/>
                                <w:color w:val="000000" w:themeColor="text1"/>
                              </w:rPr>
                              <w:t>height, elevation of the land).</w:t>
                            </w:r>
                          </w:p>
                          <w:p w14:paraId="4A91BFC2" w14:textId="77777777" w:rsidR="001A7E78" w:rsidRPr="001A7E78" w:rsidRDefault="001A7E78" w:rsidP="001A7E78">
                            <w:pPr>
                              <w:ind w:right="-27"/>
                              <w:rPr>
                                <w:color w:val="000000" w:themeColor="text1"/>
                              </w:rPr>
                            </w:pPr>
                          </w:p>
                          <w:p w14:paraId="54764CB1" w14:textId="77777777" w:rsidR="001A7E78" w:rsidRPr="001A7E78" w:rsidRDefault="001A7E78" w:rsidP="001A7E78">
                            <w:pPr>
                              <w:ind w:right="-27"/>
                              <w:rPr>
                                <w:color w:val="000000" w:themeColor="text1"/>
                              </w:rPr>
                            </w:pPr>
                          </w:p>
                          <w:p w14:paraId="59690C9F" w14:textId="77777777" w:rsidR="001A7E78" w:rsidRPr="001A7E78" w:rsidRDefault="001A7E78" w:rsidP="001A7E78">
                            <w:pPr>
                              <w:ind w:right="-27"/>
                              <w:rPr>
                                <w:color w:val="000000" w:themeColor="text1"/>
                              </w:rPr>
                            </w:pPr>
                          </w:p>
                          <w:p w14:paraId="20884244" w14:textId="77777777" w:rsidR="001A7E78" w:rsidRPr="001A7E78" w:rsidRDefault="001A7E78" w:rsidP="001A7E78">
                            <w:pPr>
                              <w:ind w:right="-27"/>
                              <w:rPr>
                                <w:color w:val="000000" w:themeColor="text1"/>
                              </w:rPr>
                            </w:pPr>
                          </w:p>
                          <w:p w14:paraId="70F3711B" w14:textId="77777777" w:rsidR="009E0AEC" w:rsidRPr="009E0AEC" w:rsidRDefault="001A7E78" w:rsidP="009E0AEC">
                            <w:pPr>
                              <w:ind w:right="-27"/>
                              <w:rPr>
                                <w:color w:val="000000" w:themeColor="text1"/>
                                <w:lang w:val="en-GB"/>
                              </w:rPr>
                            </w:pPr>
                            <w:r w:rsidRPr="001A7E78">
                              <w:rPr>
                                <w:b/>
                                <w:bCs/>
                                <w:color w:val="000000" w:themeColor="text1"/>
                              </w:rPr>
                              <w:t>Discussion Question:</w:t>
                            </w:r>
                            <w:r w:rsidRPr="001A7E78">
                              <w:rPr>
                                <w:color w:val="000000" w:themeColor="text1"/>
                              </w:rPr>
                              <w:t xml:space="preserve"> </w:t>
                            </w:r>
                            <w:r w:rsidR="009E0AEC" w:rsidRPr="009E0AEC">
                              <w:rPr>
                                <w:color w:val="000000" w:themeColor="text1"/>
                                <w:lang w:val="en-GB"/>
                              </w:rPr>
                              <w:t>What things may need to be considered if further residential development was proposed in this part of the valley?</w:t>
                            </w:r>
                          </w:p>
                          <w:p w14:paraId="3F339FDC" w14:textId="350737C6" w:rsidR="001A7E78" w:rsidRPr="001A7E78" w:rsidRDefault="001A7E78" w:rsidP="009E0AEC">
                            <w:pPr>
                              <w:ind w:right="-27"/>
                              <w:rPr>
                                <w:color w:val="000000" w:themeColor="text1"/>
                              </w:rPr>
                            </w:pPr>
                          </w:p>
                          <w:p w14:paraId="3A8889D2" w14:textId="77777777" w:rsidR="001A7E78" w:rsidRPr="001A7E78" w:rsidRDefault="001A7E78" w:rsidP="001A7E78">
                            <w:pPr>
                              <w:ind w:right="4651"/>
                              <w:rPr>
                                <w:color w:val="000000" w:themeColor="text1"/>
                              </w:rPr>
                            </w:pPr>
                          </w:p>
                          <w:p w14:paraId="231C2165" w14:textId="77777777" w:rsidR="001A7E78" w:rsidRPr="001A7E78" w:rsidRDefault="001A7E78" w:rsidP="001A7E78">
                            <w:pPr>
                              <w:ind w:right="4651"/>
                              <w:rPr>
                                <w:color w:val="000000" w:themeColor="text1"/>
                              </w:rPr>
                            </w:pPr>
                          </w:p>
                          <w:p w14:paraId="448A82C2" w14:textId="77777777" w:rsidR="001A7E78" w:rsidRPr="00B23E67" w:rsidRDefault="001A7E78" w:rsidP="001A7E78">
                            <w:pPr>
                              <w:ind w:right="4651"/>
                              <w:rPr>
                                <w:color w:val="000000" w:themeColor="text1"/>
                              </w:rPr>
                            </w:pPr>
                          </w:p>
                        </w:txbxContent>
                      </wps:txbx>
                      <wps:bodyPr rot="0" spcFirstLastPara="0" vertOverflow="overflow" horzOverflow="overflow" vert="horz" wrap="square" lIns="144000" tIns="144000" rIns="144000" bIns="144000" numCol="1" spcCol="0" rtlCol="0" fromWordArt="0" anchor="t" anchorCtr="0" forceAA="0" compatLnSpc="1">
                        <a:prstTxWarp prst="textNoShape">
                          <a:avLst/>
                        </a:prstTxWarp>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7793038" id="Text Box 20" o:spid="_x0000_s1033" type="#_x0000_t202" style="width:510.9pt;height:6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" fillcolor="#1e3d78" strokecolor="#1e3d78" strokeweight="1pt">
                <v:fill opacity="3855f"/>
                <v:textbox inset="4mm,4mm,4mm,4mm">
                  <w:txbxContent>
                    <w:p w14:paraId="18A2CB32" w14:textId="2CC863B4" w:rsidR="00887DFA" w:rsidRPr="00B23E67" w:rsidRDefault="00887DFA" w:rsidP="00887DFA">
                      <w:pPr>
                        <w:pStyle w:val="Heading2"/>
                      </w:pPr>
                      <w:r w:rsidRPr="00887DFA">
                        <w:t>Observe</w:t>
                      </w:r>
                      <w:r>
                        <w:t>:</w:t>
                      </w:r>
                    </w:p>
                    <w:p w14:paraId="318989E5" w14:textId="77777777" w:rsidR="001A7E78" w:rsidRPr="001A7E78" w:rsidRDefault="001A7E78" w:rsidP="001A7E78">
                      <w:pPr>
                        <w:rPr>
                          <w:b/>
                          <w:bCs/>
                          <w:color w:val="000000" w:themeColor="text1"/>
                        </w:rPr>
                      </w:pPr>
                      <w:r w:rsidRPr="001A7E78">
                        <w:rPr>
                          <w:b/>
                          <w:bCs/>
                          <w:color w:val="000000" w:themeColor="text1"/>
                        </w:rPr>
                        <w:t>As you travel across the floodplain what do you see?</w:t>
                      </w:r>
                    </w:p>
                    <w:p w14:paraId="047BD74F" w14:textId="77777777" w:rsidR="001A7E78" w:rsidRPr="001A7E78" w:rsidRDefault="001A7E78" w:rsidP="001A7E78">
                      <w:pPr>
                        <w:rPr>
                          <w:color w:val="000000" w:themeColor="text1"/>
                        </w:rPr>
                      </w:pPr>
                    </w:p>
                    <w:p w14:paraId="1DFF9F42" w14:textId="77777777" w:rsidR="001A7E78" w:rsidRPr="001A7E78" w:rsidRDefault="001A7E78" w:rsidP="001A7E78">
                      <w:pPr>
                        <w:rPr>
                          <w:color w:val="000000" w:themeColor="text1"/>
                        </w:rPr>
                      </w:pPr>
                    </w:p>
                    <w:p w14:paraId="728D6B3C" w14:textId="0939ECF2" w:rsidR="001A7E78" w:rsidRDefault="001A7E78" w:rsidP="001A7E78">
                      <w:pPr>
                        <w:rPr>
                          <w:color w:val="000000" w:themeColor="text1"/>
                        </w:rPr>
                      </w:pPr>
                    </w:p>
                    <w:p w14:paraId="3044B931" w14:textId="77777777" w:rsidR="001A7E78" w:rsidRPr="001A7E78" w:rsidRDefault="001A7E78" w:rsidP="001A7E78">
                      <w:pPr>
                        <w:rPr>
                          <w:color w:val="000000" w:themeColor="text1"/>
                        </w:rPr>
                      </w:pPr>
                    </w:p>
                    <w:p w14:paraId="60C0DD9C" w14:textId="3EC8A6C6" w:rsidR="001A7E78" w:rsidRPr="001A7E78" w:rsidRDefault="001A7E78" w:rsidP="001A7E78">
                      <w:pPr>
                        <w:rPr>
                          <w:i/>
                          <w:iCs/>
                          <w:color w:val="000000" w:themeColor="text1"/>
                        </w:rPr>
                      </w:pPr>
                      <w:r w:rsidRPr="001A7E78">
                        <w:rPr>
                          <w:i/>
                          <w:iCs/>
                          <w:color w:val="000000" w:themeColor="text1"/>
                        </w:rPr>
                        <w:t>Here we are looking b</w:t>
                      </w:r>
                      <w:r w:rsidR="00E361BE">
                        <w:rPr>
                          <w:i/>
                          <w:iCs/>
                          <w:color w:val="000000" w:themeColor="text1"/>
                        </w:rPr>
                        <w:t>ack towards Blue Mountains</w:t>
                      </w:r>
                      <w:r w:rsidRPr="001A7E78">
                        <w:rPr>
                          <w:i/>
                          <w:iCs/>
                          <w:color w:val="000000" w:themeColor="text1"/>
                        </w:rPr>
                        <w:t xml:space="preserve">. </w:t>
                      </w:r>
                    </w:p>
                    <w:p w14:paraId="32F413F4" w14:textId="33DEC1EE" w:rsidR="00887DFA" w:rsidRPr="001A7E78" w:rsidRDefault="001A7E78" w:rsidP="001A7E78">
                      <w:pPr>
                        <w:ind w:right="4651"/>
                        <w:rPr>
                          <w:i/>
                          <w:iCs/>
                          <w:color w:val="000000" w:themeColor="text1"/>
                        </w:rPr>
                      </w:pPr>
                      <w:r w:rsidRPr="001A7E78">
                        <w:rPr>
                          <w:i/>
                          <w:iCs/>
                          <w:color w:val="000000" w:themeColor="text1"/>
                        </w:rPr>
                        <w:t xml:space="preserve">The Blue Mountains to the west limits the Nepean River, which is below the escarpment. The river has changed course over many thousands of years across this area. As it slows and meanders after coming out of the mountains it has deposited millions of tonnes of sand and gravel </w:t>
                      </w:r>
                      <w:r w:rsidR="00120ADC">
                        <w:rPr>
                          <w:i/>
                          <w:iCs/>
                          <w:color w:val="000000" w:themeColor="text1"/>
                        </w:rPr>
                        <w:t>over</w:t>
                      </w:r>
                      <w:r w:rsidRPr="001A7E78">
                        <w:rPr>
                          <w:i/>
                          <w:iCs/>
                          <w:color w:val="000000" w:themeColor="text1"/>
                        </w:rPr>
                        <w:t xml:space="preserve"> the low area between the mountains and the higher ground to the east.</w:t>
                      </w:r>
                    </w:p>
                    <w:p w14:paraId="4A844893" w14:textId="77777777" w:rsidR="001A7E78" w:rsidRPr="001A7E78" w:rsidRDefault="001A7E78" w:rsidP="001A7E78">
                      <w:pPr>
                        <w:ind w:right="-27"/>
                        <w:rPr>
                          <w:b/>
                          <w:bCs/>
                          <w:color w:val="000000" w:themeColor="text1"/>
                        </w:rPr>
                      </w:pPr>
                      <w:r w:rsidRPr="001A7E78">
                        <w:rPr>
                          <w:b/>
                          <w:bCs/>
                          <w:color w:val="000000" w:themeColor="text1"/>
                        </w:rPr>
                        <w:t>Describe the floodplain.</w:t>
                      </w:r>
                    </w:p>
                    <w:p w14:paraId="42BDEA08" w14:textId="77777777" w:rsidR="001A7E78" w:rsidRPr="001A7E78" w:rsidRDefault="001A7E78" w:rsidP="001A7E78">
                      <w:pPr>
                        <w:ind w:right="-27"/>
                        <w:rPr>
                          <w:color w:val="000000" w:themeColor="text1"/>
                        </w:rPr>
                      </w:pPr>
                    </w:p>
                    <w:p w14:paraId="0AC819D7" w14:textId="77777777" w:rsidR="001A7E78" w:rsidRPr="001A7E78" w:rsidRDefault="001A7E78" w:rsidP="001A7E78">
                      <w:pPr>
                        <w:ind w:right="-27"/>
                        <w:rPr>
                          <w:color w:val="000000" w:themeColor="text1"/>
                        </w:rPr>
                      </w:pPr>
                    </w:p>
                    <w:p w14:paraId="7C015BA7" w14:textId="77777777" w:rsidR="001A7E78" w:rsidRPr="001A7E78" w:rsidRDefault="001A7E78" w:rsidP="001A7E78">
                      <w:pPr>
                        <w:ind w:right="-27"/>
                        <w:rPr>
                          <w:color w:val="000000" w:themeColor="text1"/>
                        </w:rPr>
                      </w:pPr>
                    </w:p>
                    <w:p w14:paraId="5B261B57" w14:textId="77777777" w:rsidR="001A7E78" w:rsidRPr="001A7E78" w:rsidRDefault="001A7E78" w:rsidP="001A7E78">
                      <w:pPr>
                        <w:ind w:right="-27"/>
                        <w:rPr>
                          <w:color w:val="000000" w:themeColor="text1"/>
                        </w:rPr>
                      </w:pPr>
                    </w:p>
                    <w:p w14:paraId="23568DFC" w14:textId="213E9563" w:rsidR="001A7E78" w:rsidRPr="001A7E78" w:rsidRDefault="001A7E78" w:rsidP="001A7E78">
                      <w:pPr>
                        <w:ind w:right="-27"/>
                        <w:rPr>
                          <w:b/>
                          <w:bCs/>
                          <w:color w:val="000000" w:themeColor="text1"/>
                        </w:rPr>
                      </w:pPr>
                      <w:r w:rsidRPr="001A7E78">
                        <w:rPr>
                          <w:b/>
                          <w:bCs/>
                          <w:color w:val="000000" w:themeColor="text1"/>
                        </w:rPr>
                        <w:t>Make not</w:t>
                      </w:r>
                      <w:r w:rsidR="008038B2">
                        <w:rPr>
                          <w:b/>
                          <w:bCs/>
                          <w:color w:val="000000" w:themeColor="text1"/>
                        </w:rPr>
                        <w:t xml:space="preserve">es/draw the topography (in 2D form showing the estimate of the </w:t>
                      </w:r>
                      <w:r w:rsidRPr="001A7E78">
                        <w:rPr>
                          <w:b/>
                          <w:bCs/>
                          <w:color w:val="000000" w:themeColor="text1"/>
                        </w:rPr>
                        <w:t>height, elevation of the land).</w:t>
                      </w:r>
                    </w:p>
                    <w:p w14:paraId="4A91BFC2" w14:textId="77777777" w:rsidR="001A7E78" w:rsidRPr="001A7E78" w:rsidRDefault="001A7E78" w:rsidP="001A7E78">
                      <w:pPr>
                        <w:ind w:right="-27"/>
                        <w:rPr>
                          <w:color w:val="000000" w:themeColor="text1"/>
                        </w:rPr>
                      </w:pPr>
                    </w:p>
                    <w:p w14:paraId="54764CB1" w14:textId="77777777" w:rsidR="001A7E78" w:rsidRPr="001A7E78" w:rsidRDefault="001A7E78" w:rsidP="001A7E78">
                      <w:pPr>
                        <w:ind w:right="-27"/>
                        <w:rPr>
                          <w:color w:val="000000" w:themeColor="text1"/>
                        </w:rPr>
                      </w:pPr>
                    </w:p>
                    <w:p w14:paraId="59690C9F" w14:textId="77777777" w:rsidR="001A7E78" w:rsidRPr="001A7E78" w:rsidRDefault="001A7E78" w:rsidP="001A7E78">
                      <w:pPr>
                        <w:ind w:right="-27"/>
                        <w:rPr>
                          <w:color w:val="000000" w:themeColor="text1"/>
                        </w:rPr>
                      </w:pPr>
                    </w:p>
                    <w:p w14:paraId="20884244" w14:textId="77777777" w:rsidR="001A7E78" w:rsidRPr="001A7E78" w:rsidRDefault="001A7E78" w:rsidP="001A7E78">
                      <w:pPr>
                        <w:ind w:right="-27"/>
                        <w:rPr>
                          <w:color w:val="000000" w:themeColor="text1"/>
                        </w:rPr>
                      </w:pPr>
                    </w:p>
                    <w:p w14:paraId="70F3711B" w14:textId="77777777" w:rsidR="009E0AEC" w:rsidRPr="009E0AEC" w:rsidRDefault="001A7E78" w:rsidP="009E0AEC">
                      <w:pPr>
                        <w:ind w:right="-27"/>
                        <w:rPr>
                          <w:color w:val="000000" w:themeColor="text1"/>
                          <w:lang w:val="en-GB"/>
                        </w:rPr>
                      </w:pPr>
                      <w:r w:rsidRPr="001A7E78">
                        <w:rPr>
                          <w:b/>
                          <w:bCs/>
                          <w:color w:val="000000" w:themeColor="text1"/>
                        </w:rPr>
                        <w:t>Discussion Question:</w:t>
                      </w:r>
                      <w:r w:rsidRPr="001A7E78">
                        <w:rPr>
                          <w:color w:val="000000" w:themeColor="text1"/>
                        </w:rPr>
                        <w:t xml:space="preserve"> </w:t>
                      </w:r>
                      <w:r w:rsidR="009E0AEC" w:rsidRPr="009E0AEC">
                        <w:rPr>
                          <w:color w:val="000000" w:themeColor="text1"/>
                          <w:lang w:val="en-GB"/>
                        </w:rPr>
                        <w:t>What things may need to be considered if further residential development was proposed in this part of the valley?</w:t>
                      </w:r>
                    </w:p>
                    <w:p w14:paraId="3F339FDC" w14:textId="350737C6" w:rsidR="001A7E78" w:rsidRPr="001A7E78" w:rsidRDefault="001A7E78" w:rsidP="009E0AEC">
                      <w:pPr>
                        <w:ind w:right="-27"/>
                        <w:rPr>
                          <w:color w:val="000000" w:themeColor="text1"/>
                        </w:rPr>
                      </w:pPr>
                    </w:p>
                    <w:p w14:paraId="3A8889D2" w14:textId="77777777" w:rsidR="001A7E78" w:rsidRPr="001A7E78" w:rsidRDefault="001A7E78" w:rsidP="001A7E78">
                      <w:pPr>
                        <w:ind w:right="4651"/>
                        <w:rPr>
                          <w:color w:val="000000" w:themeColor="text1"/>
                        </w:rPr>
                      </w:pPr>
                    </w:p>
                    <w:p w14:paraId="231C2165" w14:textId="77777777" w:rsidR="001A7E78" w:rsidRPr="001A7E78" w:rsidRDefault="001A7E78" w:rsidP="001A7E78">
                      <w:pPr>
                        <w:ind w:right="4651"/>
                        <w:rPr>
                          <w:color w:val="000000" w:themeColor="text1"/>
                        </w:rPr>
                      </w:pPr>
                    </w:p>
                    <w:p w14:paraId="448A82C2" w14:textId="77777777" w:rsidR="001A7E78" w:rsidRPr="00B23E67" w:rsidRDefault="001A7E78" w:rsidP="001A7E78">
                      <w:pPr>
                        <w:ind w:right="4651"/>
                        <w:rPr>
                          <w:color w:val="000000" w:themeColor="text1"/>
                        </w:rPr>
                      </w:pPr>
                    </w:p>
                  </w:txbxContent>
                </v:textbox>
                <w10:anchorlock/>
              </v:shape>
            </w:pict>
          </mc:Fallback>
        </mc:AlternateContent>
      </w:r>
    </w:p>
    <w:p w14:paraId="0CF21522" w14:textId="77777777" w:rsidR="001A7E78" w:rsidRDefault="001A7E78">
      <w:pPr>
        <w:spacing w:after="0" w:line="240" w:lineRule="auto"/>
      </w:pPr>
      <w:r>
        <w:br w:type="page"/>
      </w:r>
    </w:p>
    <w:p w14:paraId="1255D20D" w14:textId="7D2A3923" w:rsidR="00887DFA" w:rsidRPr="00C10E99" w:rsidRDefault="001A7E78" w:rsidP="00C10E99">
      <w:pPr>
        <w:keepNext/>
        <w:rPr>
          <w:i/>
          <w:iCs/>
        </w:rPr>
      </w:pPr>
      <w:r>
        <w:rPr>
          <w:noProof/>
          <w:lang w:val="en-US" w:eastAsia="en-US"/>
        </w:rPr>
        <w:drawing>
          <wp:anchor distT="0" distB="0" distL="114300" distR="114300" simplePos="0" relativeHeight="251685888" behindDoc="1" locked="0" layoutInCell="1" allowOverlap="1" wp14:anchorId="21984804" wp14:editId="58FF79F8">
            <wp:simplePos x="0" y="0"/>
            <wp:positionH relativeFrom="margin">
              <wp:align>center</wp:align>
            </wp:positionH>
            <wp:positionV relativeFrom="paragraph">
              <wp:posOffset>69850</wp:posOffset>
            </wp:positionV>
            <wp:extent cx="6413500" cy="4305300"/>
            <wp:effectExtent l="0" t="0" r="6350" b="0"/>
            <wp:wrapTight wrapText="bothSides">
              <wp:wrapPolygon edited="0">
                <wp:start x="0" y="0"/>
                <wp:lineTo x="0" y="21504"/>
                <wp:lineTo x="21557" y="21504"/>
                <wp:lineTo x="21557"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_041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13500" cy="4305300"/>
                    </a:xfrm>
                    <a:prstGeom prst="rect">
                      <a:avLst/>
                    </a:prstGeom>
                  </pic:spPr>
                </pic:pic>
              </a:graphicData>
            </a:graphic>
            <wp14:sizeRelH relativeFrom="page">
              <wp14:pctWidth>0</wp14:pctWidth>
            </wp14:sizeRelH>
            <wp14:sizeRelV relativeFrom="page">
              <wp14:pctHeight>0</wp14:pctHeight>
            </wp14:sizeRelV>
          </wp:anchor>
        </w:drawing>
      </w:r>
      <w:r w:rsidR="00C51A73">
        <w:t xml:space="preserve">   </w:t>
      </w:r>
      <w:r w:rsidRPr="00C10E99">
        <w:rPr>
          <w:i/>
          <w:iCs/>
        </w:rPr>
        <w:t>Yarramundi Bridge</w:t>
      </w:r>
      <w:r w:rsidR="00C10E99" w:rsidRPr="00C10E99">
        <w:rPr>
          <w:i/>
          <w:iCs/>
        </w:rPr>
        <w:t>, 2019; Carroll, K., Western Sydney University</w:t>
      </w:r>
    </w:p>
    <w:p w14:paraId="457A8754" w14:textId="77777777" w:rsidR="001A7E78" w:rsidRDefault="001A7E78" w:rsidP="001A7E78">
      <w:pPr>
        <w:pStyle w:val="Heading2"/>
      </w:pPr>
      <w:r>
        <w:t>Descr</w:t>
      </w:r>
      <w:r w:rsidRPr="001A7E78">
        <w:t>iptio</w:t>
      </w:r>
      <w:r>
        <w:t>n</w:t>
      </w:r>
    </w:p>
    <w:p w14:paraId="1B5390E5" w14:textId="34878960" w:rsidR="00120ADC" w:rsidRDefault="001A7E78" w:rsidP="00120ADC">
      <w:r>
        <w:t xml:space="preserve">We are at the confluence of the Nepean and Grose rivers. When they combine they become the Hawkesbury River. During flood events, this combination contributes to a choke point and the river backs up towards Penrith. The bridge here at Yarramundi is flooded first, blocking the </w:t>
      </w:r>
      <w:r w:rsidR="00120ADC">
        <w:t>ro</w:t>
      </w:r>
      <w:r w:rsidR="00673465">
        <w:t>ute</w:t>
      </w:r>
      <w:r>
        <w:t xml:space="preserve"> to</w:t>
      </w:r>
      <w:r w:rsidR="00120ADC">
        <w:t xml:space="preserve"> Springwood.</w:t>
      </w:r>
      <w:r>
        <w:t xml:space="preserve"> </w:t>
      </w:r>
      <w:r w:rsidR="00120ADC">
        <w:rPr>
          <w:lang w:val="en-GB" w:eastAsia="en-AU"/>
        </w:rPr>
        <w:t xml:space="preserve">A little later the North Richmond bridge </w:t>
      </w:r>
      <w:r w:rsidR="00B8672C">
        <w:rPr>
          <w:lang w:val="en-GB" w:eastAsia="en-AU"/>
        </w:rPr>
        <w:t>is submerged</w:t>
      </w:r>
      <w:r w:rsidR="00120ADC">
        <w:rPr>
          <w:lang w:val="en-GB" w:eastAsia="en-AU"/>
        </w:rPr>
        <w:t>, isolating North Richmond and the western side from Richmond and Sydney to the east</w:t>
      </w:r>
      <w:r>
        <w:t>. People need to be alerted early to get back to their homes and families on the hilly western side</w:t>
      </w:r>
      <w:r w:rsidR="00120ADC">
        <w:t xml:space="preserve"> or to evacuate</w:t>
      </w:r>
      <w:r>
        <w:t>.</w:t>
      </w:r>
    </w:p>
    <w:p w14:paraId="4DF2928C" w14:textId="54FA8042" w:rsidR="00120ADC" w:rsidRDefault="00120ADC" w:rsidP="00120ADC">
      <w:pPr>
        <w:rPr>
          <w:lang w:val="en-GB" w:eastAsia="en-AU"/>
        </w:rPr>
      </w:pPr>
      <w:r>
        <w:rPr>
          <w:lang w:val="en-GB" w:eastAsia="en-AU"/>
        </w:rPr>
        <w:t xml:space="preserve">River flow here during dry times comes from </w:t>
      </w:r>
      <w:r w:rsidR="00C51A73">
        <w:rPr>
          <w:lang w:val="en-GB" w:eastAsia="en-AU"/>
        </w:rPr>
        <w:t>releases</w:t>
      </w:r>
      <w:r>
        <w:rPr>
          <w:lang w:val="en-GB" w:eastAsia="en-AU"/>
        </w:rPr>
        <w:t xml:space="preserve"> from Warragamba Dam</w:t>
      </w:r>
      <w:r w:rsidR="00C51A73">
        <w:rPr>
          <w:lang w:val="en-GB" w:eastAsia="en-AU"/>
        </w:rPr>
        <w:t xml:space="preserve"> for downstream water supply</w:t>
      </w:r>
      <w:r>
        <w:rPr>
          <w:lang w:val="en-GB" w:eastAsia="en-AU"/>
        </w:rPr>
        <w:t xml:space="preserve">, runoff from the local area, seepage from sandstone valleys, groundwater and </w:t>
      </w:r>
      <w:r w:rsidR="00673465">
        <w:rPr>
          <w:lang w:val="en-GB" w:eastAsia="en-AU"/>
        </w:rPr>
        <w:t xml:space="preserve">from </w:t>
      </w:r>
      <w:r>
        <w:rPr>
          <w:lang w:val="en-GB" w:eastAsia="en-AU"/>
        </w:rPr>
        <w:t>treatment plants upstream.</w:t>
      </w:r>
    </w:p>
    <w:p w14:paraId="2FADB91D" w14:textId="00D030F3" w:rsidR="001A7E78" w:rsidRDefault="001A7E78" w:rsidP="00120ADC">
      <w:r>
        <w:br w:type="page"/>
      </w:r>
    </w:p>
    <w:p w14:paraId="20BCFE05" w14:textId="7F6CB7A7" w:rsidR="001A7E78" w:rsidRDefault="001A7E78" w:rsidP="001A7E78">
      <w:pPr>
        <w:pStyle w:val="Heading2"/>
      </w:pPr>
      <w:r w:rsidRPr="001A7E78">
        <w:t>Collect Data</w:t>
      </w:r>
    </w:p>
    <w:p w14:paraId="3BEE65DB" w14:textId="27396BDE" w:rsidR="001A7E78" w:rsidRDefault="001A7E78" w:rsidP="001A7E78">
      <w:pPr>
        <w:spacing w:after="0"/>
      </w:pPr>
      <w:r>
        <w:t xml:space="preserve">Collect water samples </w:t>
      </w:r>
      <w:r w:rsidR="00601FB3">
        <w:t xml:space="preserve">at three points along the river </w:t>
      </w:r>
      <w:r w:rsidR="00120ADC">
        <w:t xml:space="preserve">at Yarramundi Reserve </w:t>
      </w:r>
      <w:r w:rsidR="00601FB3">
        <w:t xml:space="preserve">at a 100mm depth </w:t>
      </w:r>
      <w:r>
        <w:t>using the nets and turbi</w:t>
      </w:r>
      <w:r w:rsidR="008038B2">
        <w:t>dity tubes.</w:t>
      </w:r>
    </w:p>
    <w:p w14:paraId="43C6664A" w14:textId="3BECEA14" w:rsidR="001A7E78" w:rsidRPr="001A7E78" w:rsidRDefault="00601FB3" w:rsidP="001A7E78">
      <w:pPr>
        <w:pStyle w:val="ListParagraph"/>
      </w:pPr>
      <w:r>
        <w:t>Visually r</w:t>
      </w:r>
      <w:r w:rsidR="001A7E78">
        <w:t xml:space="preserve">ecord the number of insects in </w:t>
      </w:r>
      <w:r w:rsidR="001A7E78" w:rsidRPr="001A7E78">
        <w:t>the water</w:t>
      </w:r>
      <w:r>
        <w:t xml:space="preserve"> and consider the types and numbers of </w:t>
      </w:r>
      <w:r w:rsidR="00120ADC">
        <w:t>different</w:t>
      </w:r>
      <w:r>
        <w:t xml:space="preserve"> insect</w:t>
      </w:r>
      <w:r w:rsidR="00120ADC">
        <w:t>s</w:t>
      </w:r>
      <w:r>
        <w:t>.</w:t>
      </w:r>
    </w:p>
    <w:p w14:paraId="08CE90A3" w14:textId="054C229D" w:rsidR="001A7E78" w:rsidRDefault="001A7E78" w:rsidP="001A7E78">
      <w:pPr>
        <w:pStyle w:val="ListParagraph"/>
      </w:pPr>
      <w:r w:rsidRPr="001A7E78">
        <w:t xml:space="preserve">Using the turbidity tube describe </w:t>
      </w:r>
      <w:r w:rsidR="00120ADC">
        <w:t xml:space="preserve">each </w:t>
      </w:r>
      <w:r w:rsidRPr="001A7E78">
        <w:t>water sample and settl</w:t>
      </w:r>
      <w:r>
        <w:t>ement for</w:t>
      </w:r>
      <w:r w:rsidR="009F6988">
        <w:t xml:space="preserve"> sediment, solids and colour.</w:t>
      </w:r>
    </w:p>
    <w:tbl>
      <w:tblPr>
        <w:tblStyle w:val="NSWSESTableStyle1"/>
        <w:tblW w:w="10345" w:type="dxa"/>
        <w:tblLook w:val="04A0" w:firstRow="1" w:lastRow="0" w:firstColumn="1" w:lastColumn="0" w:noHBand="0" w:noVBand="1"/>
      </w:tblPr>
      <w:tblGrid>
        <w:gridCol w:w="2691"/>
        <w:gridCol w:w="4961"/>
        <w:gridCol w:w="2693"/>
      </w:tblGrid>
      <w:tr w:rsidR="001A7E78" w:rsidRPr="00AA09E8" w14:paraId="343A67B0" w14:textId="77777777" w:rsidTr="006731E6">
        <w:trPr>
          <w:cnfStyle w:val="100000000000" w:firstRow="1" w:lastRow="0" w:firstColumn="0" w:lastColumn="0" w:oddVBand="0" w:evenVBand="0" w:oddHBand="0"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2691" w:type="dxa"/>
            <w:tcBorders>
              <w:bottom w:val="nil"/>
            </w:tcBorders>
          </w:tcPr>
          <w:p w14:paraId="0F0851C4" w14:textId="6EC5B7C0" w:rsidR="001A7E78" w:rsidRPr="00AA09E8" w:rsidRDefault="00665DA4" w:rsidP="006731E6">
            <w:pPr>
              <w:spacing w:after="0"/>
              <w:jc w:val="center"/>
            </w:pPr>
            <w:r>
              <w:t>Sample</w:t>
            </w:r>
          </w:p>
        </w:tc>
        <w:tc>
          <w:tcPr>
            <w:tcW w:w="4961" w:type="dxa"/>
            <w:tcBorders>
              <w:bottom w:val="nil"/>
            </w:tcBorders>
          </w:tcPr>
          <w:p w14:paraId="4D358C91" w14:textId="5544CED6" w:rsidR="001A7E78" w:rsidRPr="00AA09E8" w:rsidRDefault="00665DA4" w:rsidP="006731E6">
            <w:pPr>
              <w:spacing w:after="0"/>
              <w:jc w:val="center"/>
              <w:cnfStyle w:val="100000000000" w:firstRow="1" w:lastRow="0" w:firstColumn="0" w:lastColumn="0" w:oddVBand="0" w:evenVBand="0" w:oddHBand="0" w:evenHBand="0" w:firstRowFirstColumn="0" w:firstRowLastColumn="0" w:lastRowFirstColumn="0" w:lastRowLastColumn="0"/>
            </w:pPr>
            <w:r>
              <w:t>Turbidity/Colour/Saturation</w:t>
            </w:r>
            <w:r>
              <w:br/>
              <w:t>(cloudy, clear, brown, black, colourless, dense)</w:t>
            </w:r>
          </w:p>
        </w:tc>
        <w:tc>
          <w:tcPr>
            <w:tcW w:w="2693" w:type="dxa"/>
            <w:tcBorders>
              <w:bottom w:val="nil"/>
            </w:tcBorders>
          </w:tcPr>
          <w:p w14:paraId="1A5E71A4" w14:textId="54D88CA4" w:rsidR="001A7E78" w:rsidRDefault="00665DA4" w:rsidP="006731E6">
            <w:pPr>
              <w:spacing w:after="0"/>
              <w:jc w:val="center"/>
              <w:cnfStyle w:val="100000000000" w:firstRow="1" w:lastRow="0" w:firstColumn="0" w:lastColumn="0" w:oddVBand="0" w:evenVBand="0" w:oddHBand="0" w:evenHBand="0" w:firstRowFirstColumn="0" w:firstRowLastColumn="0" w:lastRowFirstColumn="0" w:lastRowLastColumn="0"/>
            </w:pPr>
            <w:r>
              <w:t>Settlement Description</w:t>
            </w:r>
            <w:r>
              <w:br/>
              <w:t>(solid, soluble)</w:t>
            </w:r>
          </w:p>
        </w:tc>
      </w:tr>
      <w:tr w:rsidR="001A7E78" w:rsidRPr="00AA09E8" w14:paraId="5D20FACE" w14:textId="77777777" w:rsidTr="00665DA4">
        <w:trPr>
          <w:trHeight w:val="3118"/>
        </w:trPr>
        <w:tc>
          <w:tcPr>
            <w:cnfStyle w:val="001000000000" w:firstRow="0" w:lastRow="0" w:firstColumn="1" w:lastColumn="0" w:oddVBand="0" w:evenVBand="0" w:oddHBand="0" w:evenHBand="0" w:firstRowFirstColumn="0" w:firstRowLastColumn="0" w:lastRowFirstColumn="0" w:lastRowLastColumn="0"/>
            <w:tcW w:w="2691" w:type="dxa"/>
            <w:tcBorders>
              <w:top w:val="nil"/>
              <w:bottom w:val="single" w:sz="4" w:space="0" w:color="auto"/>
              <w:right w:val="single" w:sz="4" w:space="0" w:color="auto"/>
            </w:tcBorders>
            <w:shd w:val="clear" w:color="auto" w:fill="F2F2F2" w:themeFill="background1" w:themeFillShade="F2"/>
          </w:tcPr>
          <w:p w14:paraId="3FA88CE0" w14:textId="59D8C2A8" w:rsidR="001A7E78" w:rsidRPr="007E1933" w:rsidRDefault="00665DA4" w:rsidP="006731E6">
            <w:pPr>
              <w:spacing w:after="0"/>
              <w:jc w:val="center"/>
            </w:pPr>
            <w:r>
              <w:t>Sample 1</w:t>
            </w:r>
          </w:p>
        </w:tc>
        <w:tc>
          <w:tcPr>
            <w:tcW w:w="4961" w:type="dxa"/>
            <w:tcBorders>
              <w:top w:val="nil"/>
              <w:left w:val="single" w:sz="4" w:space="0" w:color="auto"/>
              <w:bottom w:val="single" w:sz="4" w:space="0" w:color="auto"/>
            </w:tcBorders>
          </w:tcPr>
          <w:p w14:paraId="40314138" w14:textId="6032ED65" w:rsidR="001A7E78" w:rsidRPr="00AA09E8" w:rsidRDefault="001A7E78" w:rsidP="006731E6">
            <w:pPr>
              <w:spacing w:after="0"/>
              <w:cnfStyle w:val="000000000000" w:firstRow="0" w:lastRow="0" w:firstColumn="0" w:lastColumn="0" w:oddVBand="0" w:evenVBand="0" w:oddHBand="0" w:evenHBand="0" w:firstRowFirstColumn="0" w:firstRowLastColumn="0" w:lastRowFirstColumn="0" w:lastRowLastColumn="0"/>
            </w:pPr>
          </w:p>
        </w:tc>
        <w:tc>
          <w:tcPr>
            <w:tcW w:w="2693" w:type="dxa"/>
            <w:tcBorders>
              <w:top w:val="nil"/>
              <w:left w:val="single" w:sz="4" w:space="0" w:color="auto"/>
              <w:bottom w:val="single" w:sz="4" w:space="0" w:color="auto"/>
            </w:tcBorders>
          </w:tcPr>
          <w:p w14:paraId="3C9FE500" w14:textId="177AE1BE" w:rsidR="001A7E78" w:rsidRPr="00AA09E8" w:rsidRDefault="001A7E78" w:rsidP="006731E6">
            <w:pPr>
              <w:spacing w:after="0"/>
              <w:cnfStyle w:val="000000000000" w:firstRow="0" w:lastRow="0" w:firstColumn="0" w:lastColumn="0" w:oddVBand="0" w:evenVBand="0" w:oddHBand="0" w:evenHBand="0" w:firstRowFirstColumn="0" w:firstRowLastColumn="0" w:lastRowFirstColumn="0" w:lastRowLastColumn="0"/>
            </w:pPr>
          </w:p>
        </w:tc>
      </w:tr>
      <w:tr w:rsidR="001A7E78" w:rsidRPr="00AA09E8" w14:paraId="5796A069" w14:textId="77777777" w:rsidTr="00665DA4">
        <w:trPr>
          <w:trHeight w:val="3118"/>
        </w:trPr>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2F2F2" w:themeFill="background1" w:themeFillShade="F2"/>
          </w:tcPr>
          <w:p w14:paraId="55428774" w14:textId="02F021FC" w:rsidR="001A7E78" w:rsidRPr="007E1933" w:rsidRDefault="00665DA4" w:rsidP="006731E6">
            <w:pPr>
              <w:spacing w:after="0"/>
              <w:jc w:val="center"/>
            </w:pPr>
            <w:r>
              <w:t xml:space="preserve">Sample </w:t>
            </w:r>
            <w:r w:rsidR="001A7E78">
              <w:t>2</w:t>
            </w:r>
          </w:p>
        </w:tc>
        <w:tc>
          <w:tcPr>
            <w:tcW w:w="4961" w:type="dxa"/>
            <w:tcBorders>
              <w:top w:val="single" w:sz="4" w:space="0" w:color="auto"/>
              <w:left w:val="single" w:sz="4" w:space="0" w:color="auto"/>
              <w:bottom w:val="single" w:sz="4" w:space="0" w:color="auto"/>
            </w:tcBorders>
          </w:tcPr>
          <w:p w14:paraId="74534614" w14:textId="77777777" w:rsidR="001A7E78" w:rsidRPr="00AA09E8" w:rsidRDefault="001A7E78" w:rsidP="006731E6">
            <w:pPr>
              <w:spacing w:after="0"/>
              <w:cnfStyle w:val="000000000000" w:firstRow="0" w:lastRow="0" w:firstColumn="0" w:lastColumn="0" w:oddVBand="0" w:evenVBand="0" w:oddHBand="0" w:evenHBand="0" w:firstRowFirstColumn="0" w:firstRowLastColumn="0" w:lastRowFirstColumn="0" w:lastRowLastColumn="0"/>
            </w:pPr>
          </w:p>
        </w:tc>
        <w:tc>
          <w:tcPr>
            <w:tcW w:w="2693" w:type="dxa"/>
            <w:tcBorders>
              <w:top w:val="single" w:sz="4" w:space="0" w:color="auto"/>
              <w:left w:val="single" w:sz="4" w:space="0" w:color="auto"/>
              <w:bottom w:val="single" w:sz="4" w:space="0" w:color="auto"/>
            </w:tcBorders>
          </w:tcPr>
          <w:p w14:paraId="39B45E68" w14:textId="6C51C18B" w:rsidR="001A7E78" w:rsidRPr="00AA09E8" w:rsidRDefault="001A7E78" w:rsidP="006731E6">
            <w:pPr>
              <w:spacing w:after="0"/>
              <w:cnfStyle w:val="000000000000" w:firstRow="0" w:lastRow="0" w:firstColumn="0" w:lastColumn="0" w:oddVBand="0" w:evenVBand="0" w:oddHBand="0" w:evenHBand="0" w:firstRowFirstColumn="0" w:firstRowLastColumn="0" w:lastRowFirstColumn="0" w:lastRowLastColumn="0"/>
            </w:pPr>
          </w:p>
        </w:tc>
      </w:tr>
      <w:tr w:rsidR="001A7E78" w:rsidRPr="00AA09E8" w14:paraId="5E5093A4" w14:textId="77777777" w:rsidTr="00665DA4">
        <w:trPr>
          <w:trHeight w:val="3118"/>
        </w:trPr>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2F2F2" w:themeFill="background1" w:themeFillShade="F2"/>
          </w:tcPr>
          <w:p w14:paraId="4894B3CF" w14:textId="45F59BF7" w:rsidR="001A7E78" w:rsidRPr="007E1933" w:rsidRDefault="00665DA4" w:rsidP="006731E6">
            <w:pPr>
              <w:spacing w:after="0"/>
              <w:jc w:val="center"/>
            </w:pPr>
            <w:r>
              <w:t>Sample 3</w:t>
            </w:r>
          </w:p>
        </w:tc>
        <w:tc>
          <w:tcPr>
            <w:tcW w:w="4961" w:type="dxa"/>
            <w:tcBorders>
              <w:top w:val="single" w:sz="4" w:space="0" w:color="auto"/>
              <w:left w:val="single" w:sz="4" w:space="0" w:color="auto"/>
              <w:bottom w:val="single" w:sz="4" w:space="0" w:color="auto"/>
            </w:tcBorders>
          </w:tcPr>
          <w:p w14:paraId="0BC2F9F9" w14:textId="1CCA1E73" w:rsidR="001A7E78" w:rsidRPr="00AA09E8" w:rsidRDefault="001A7E78" w:rsidP="006731E6">
            <w:pPr>
              <w:spacing w:after="0"/>
              <w:cnfStyle w:val="000000000000" w:firstRow="0" w:lastRow="0" w:firstColumn="0" w:lastColumn="0" w:oddVBand="0" w:evenVBand="0" w:oddHBand="0" w:evenHBand="0" w:firstRowFirstColumn="0" w:firstRowLastColumn="0" w:lastRowFirstColumn="0" w:lastRowLastColumn="0"/>
            </w:pPr>
          </w:p>
        </w:tc>
        <w:tc>
          <w:tcPr>
            <w:tcW w:w="2693" w:type="dxa"/>
            <w:tcBorders>
              <w:top w:val="single" w:sz="4" w:space="0" w:color="auto"/>
              <w:left w:val="single" w:sz="4" w:space="0" w:color="auto"/>
              <w:bottom w:val="single" w:sz="4" w:space="0" w:color="auto"/>
            </w:tcBorders>
          </w:tcPr>
          <w:p w14:paraId="51FC7CE7" w14:textId="4F042023" w:rsidR="001A7E78" w:rsidRPr="00AA09E8" w:rsidRDefault="001A7E78" w:rsidP="006731E6">
            <w:pPr>
              <w:spacing w:after="0"/>
              <w:cnfStyle w:val="000000000000" w:firstRow="0" w:lastRow="0" w:firstColumn="0" w:lastColumn="0" w:oddVBand="0" w:evenVBand="0" w:oddHBand="0" w:evenHBand="0" w:firstRowFirstColumn="0" w:firstRowLastColumn="0" w:lastRowFirstColumn="0" w:lastRowLastColumn="0"/>
            </w:pPr>
          </w:p>
        </w:tc>
      </w:tr>
    </w:tbl>
    <w:p w14:paraId="79B1CB1C" w14:textId="77777777" w:rsidR="00665DA4" w:rsidRDefault="00665DA4">
      <w:pPr>
        <w:spacing w:after="0" w:line="240" w:lineRule="auto"/>
      </w:pPr>
    </w:p>
    <w:p w14:paraId="6B2FFD22" w14:textId="77777777" w:rsidR="00120ADC" w:rsidRDefault="00120ADC" w:rsidP="00665DA4">
      <w:pPr>
        <w:spacing w:after="0" w:line="240" w:lineRule="auto"/>
        <w:rPr>
          <w:b/>
          <w:bCs/>
        </w:rPr>
      </w:pPr>
    </w:p>
    <w:p w14:paraId="092CFF2C" w14:textId="1BECEC3F" w:rsidR="00665DA4" w:rsidRDefault="00665DA4" w:rsidP="00665DA4">
      <w:pPr>
        <w:spacing w:after="0" w:line="240" w:lineRule="auto"/>
      </w:pPr>
      <w:r w:rsidRPr="00665DA4">
        <w:rPr>
          <w:b/>
          <w:bCs/>
        </w:rPr>
        <w:t>Discussion:</w:t>
      </w:r>
      <w:r w:rsidRPr="00665DA4">
        <w:t xml:space="preserve"> What do th</w:t>
      </w:r>
      <w:r w:rsidR="00120ADC">
        <w:t>e</w:t>
      </w:r>
      <w:r w:rsidRPr="00665DA4">
        <w:t xml:space="preserve"> water sample</w:t>
      </w:r>
      <w:r w:rsidR="00120ADC">
        <w:t>s</w:t>
      </w:r>
      <w:r w:rsidRPr="00665DA4">
        <w:t xml:space="preserve"> indicate about the health of the Hawkesbury-Nepean River ecosystem?</w:t>
      </w:r>
    </w:p>
    <w:p w14:paraId="5E111E7E" w14:textId="17C55A7C" w:rsidR="00665DA4" w:rsidRDefault="00665DA4" w:rsidP="00665DA4">
      <w:pPr>
        <w:pStyle w:val="Heading2"/>
      </w:pPr>
      <w:r>
        <w:br w:type="page"/>
        <w:t>Floods and Factors</w:t>
      </w:r>
    </w:p>
    <w:p w14:paraId="0DCCE126" w14:textId="67CD2996" w:rsidR="00665DA4" w:rsidRDefault="00665DA4" w:rsidP="00665DA4">
      <w:r>
        <w:t>Stand at Freemans Reach.</w:t>
      </w:r>
    </w:p>
    <w:p w14:paraId="2236DBE9" w14:textId="48B87C4A" w:rsidR="00665DA4" w:rsidRDefault="00665DA4" w:rsidP="00665DA4">
      <w:r>
        <w:t xml:space="preserve">This stop provides an excellent view over the </w:t>
      </w:r>
      <w:r w:rsidRPr="00665DA4">
        <w:rPr>
          <w:b/>
          <w:bCs/>
        </w:rPr>
        <w:t>floodplain</w:t>
      </w:r>
      <w:r>
        <w:t xml:space="preserve"> towards Richmond. The area in the foreground is called the </w:t>
      </w:r>
      <w:r w:rsidRPr="00665DA4">
        <w:rPr>
          <w:b/>
          <w:bCs/>
        </w:rPr>
        <w:t xml:space="preserve">Richmond </w:t>
      </w:r>
      <w:r w:rsidR="00120ADC">
        <w:rPr>
          <w:b/>
          <w:bCs/>
        </w:rPr>
        <w:t>Lowlands</w:t>
      </w:r>
      <w:r>
        <w:t xml:space="preserve"> as it is the lower river terrace. The viewpoint is on the high terrace above flood levels.</w:t>
      </w:r>
    </w:p>
    <w:p w14:paraId="4EC96D7A" w14:textId="184ACCF9" w:rsidR="00665DA4" w:rsidRDefault="00665DA4" w:rsidP="00665DA4">
      <w:r>
        <w:t xml:space="preserve">A number </w:t>
      </w:r>
      <w:r w:rsidR="00673465">
        <w:t>of</w:t>
      </w:r>
      <w:r>
        <w:t xml:space="preserve"> creeks and wetlands </w:t>
      </w:r>
      <w:r w:rsidR="00673465">
        <w:t>(</w:t>
      </w:r>
      <w:r>
        <w:t>lagoons</w:t>
      </w:r>
      <w:r w:rsidR="00673465">
        <w:t>)</w:t>
      </w:r>
      <w:r>
        <w:t xml:space="preserve"> are scattered across the area</w:t>
      </w:r>
      <w:r w:rsidR="00C16AE1">
        <w:t xml:space="preserve">. </w:t>
      </w:r>
      <w:r>
        <w:t xml:space="preserve">The land is highly </w:t>
      </w:r>
      <w:r w:rsidRPr="003408DA">
        <w:t xml:space="preserve">valued </w:t>
      </w:r>
      <w:r w:rsidR="00673465" w:rsidRPr="003408DA">
        <w:t>for</w:t>
      </w:r>
      <w:r w:rsidR="00673465">
        <w:rPr>
          <w:b/>
          <w:bCs/>
        </w:rPr>
        <w:t xml:space="preserve"> </w:t>
      </w:r>
      <w:r w:rsidR="00BF2D5D">
        <w:rPr>
          <w:b/>
          <w:bCs/>
        </w:rPr>
        <w:t xml:space="preserve">farming </w:t>
      </w:r>
      <w:r w:rsidR="00120ADC">
        <w:t>because</w:t>
      </w:r>
      <w:r>
        <w:t xml:space="preserve"> </w:t>
      </w:r>
      <w:r w:rsidR="00673465">
        <w:t xml:space="preserve">of </w:t>
      </w:r>
      <w:r>
        <w:t xml:space="preserve">the </w:t>
      </w:r>
      <w:r w:rsidR="00673465">
        <w:t xml:space="preserve">rich alluvial </w:t>
      </w:r>
      <w:r>
        <w:t>soil washed in by the river</w:t>
      </w:r>
      <w:r w:rsidR="008038B2">
        <w:t>. T</w:t>
      </w:r>
      <w:r>
        <w:t xml:space="preserve">he creeks and lagoons provide water sources. They are also valuable as </w:t>
      </w:r>
      <w:r w:rsidR="008038B2">
        <w:t xml:space="preserve">habitats for birds, amphibians </w:t>
      </w:r>
      <w:r>
        <w:t>and reptiles</w:t>
      </w:r>
      <w:r w:rsidR="00C16AE1">
        <w:t>,</w:t>
      </w:r>
      <w:r w:rsidR="00673465">
        <w:t xml:space="preserve"> and for recreation</w:t>
      </w:r>
      <w:r>
        <w:t>.</w:t>
      </w:r>
    </w:p>
    <w:p w14:paraId="01BA8BA5" w14:textId="6DE2878B" w:rsidR="00665DA4" w:rsidRDefault="00665DA4" w:rsidP="00665DA4">
      <w:pPr>
        <w:rPr>
          <w:color w:val="FF0000"/>
        </w:rPr>
      </w:pPr>
      <w:r>
        <w:t xml:space="preserve">Draw a line/circle </w:t>
      </w:r>
      <w:r w:rsidR="003408DA">
        <w:t xml:space="preserve">on the photograph below to </w:t>
      </w:r>
      <w:r>
        <w:t>show the features in bold text.</w:t>
      </w:r>
    </w:p>
    <w:p w14:paraId="738E7986" w14:textId="5F797B64" w:rsidR="00F52592" w:rsidRPr="00F52592" w:rsidRDefault="00CA0BD8" w:rsidP="00665DA4">
      <w:pPr>
        <w:rPr>
          <w:color w:val="FF0000"/>
        </w:rPr>
      </w:pPr>
      <w:r>
        <w:rPr>
          <w:noProof/>
          <w:lang w:val="en-US" w:eastAsia="en-US"/>
        </w:rPr>
        <w:drawing>
          <wp:anchor distT="0" distB="0" distL="114300" distR="114300" simplePos="0" relativeHeight="251683840" behindDoc="1" locked="0" layoutInCell="1" allowOverlap="1" wp14:anchorId="49998CAF" wp14:editId="527FA799">
            <wp:simplePos x="0" y="0"/>
            <wp:positionH relativeFrom="margin">
              <wp:align>center</wp:align>
            </wp:positionH>
            <wp:positionV relativeFrom="paragraph">
              <wp:posOffset>339725</wp:posOffset>
            </wp:positionV>
            <wp:extent cx="6413500" cy="4305300"/>
            <wp:effectExtent l="0" t="0" r="6350" b="0"/>
            <wp:wrapTight wrapText="bothSides">
              <wp:wrapPolygon edited="0">
                <wp:start x="0" y="0"/>
                <wp:lineTo x="0" y="21504"/>
                <wp:lineTo x="21557" y="21504"/>
                <wp:lineTo x="21557"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SC_042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413500" cy="4305300"/>
                    </a:xfrm>
                    <a:prstGeom prst="rect">
                      <a:avLst/>
                    </a:prstGeom>
                  </pic:spPr>
                </pic:pic>
              </a:graphicData>
            </a:graphic>
            <wp14:sizeRelH relativeFrom="page">
              <wp14:pctWidth>0</wp14:pctWidth>
            </wp14:sizeRelH>
            <wp14:sizeRelV relativeFrom="page">
              <wp14:pctHeight>0</wp14:pctHeight>
            </wp14:sizeRelV>
          </wp:anchor>
        </w:drawing>
      </w:r>
    </w:p>
    <w:p w14:paraId="37F5BCD7" w14:textId="6A5E2EC1" w:rsidR="00665DA4" w:rsidRPr="00A77717" w:rsidRDefault="00A77717" w:rsidP="00A77717">
      <w:pPr>
        <w:keepNext/>
        <w:rPr>
          <w:i/>
          <w:iCs/>
        </w:rPr>
      </w:pPr>
      <w:r>
        <w:t xml:space="preserve">   </w:t>
      </w:r>
      <w:r w:rsidR="00665DA4" w:rsidRPr="00A77717">
        <w:rPr>
          <w:i/>
          <w:iCs/>
        </w:rPr>
        <w:t>View over the floodplain</w:t>
      </w:r>
      <w:r w:rsidR="00BF2D5D">
        <w:rPr>
          <w:i/>
          <w:iCs/>
        </w:rPr>
        <w:t xml:space="preserve"> at Freeman</w:t>
      </w:r>
      <w:r w:rsidR="00F52592" w:rsidRPr="00A77717">
        <w:rPr>
          <w:i/>
          <w:iCs/>
        </w:rPr>
        <w:t>s Reach</w:t>
      </w:r>
      <w:r w:rsidR="00CA0BD8">
        <w:rPr>
          <w:i/>
          <w:iCs/>
        </w:rPr>
        <w:t>, 2019</w:t>
      </w:r>
      <w:r>
        <w:rPr>
          <w:i/>
          <w:iCs/>
        </w:rPr>
        <w:t>; Carroll K.</w:t>
      </w:r>
      <w:r w:rsidR="00CA0BD8">
        <w:rPr>
          <w:i/>
          <w:iCs/>
        </w:rPr>
        <w:t>, Western Sydney University</w:t>
      </w:r>
    </w:p>
    <w:p w14:paraId="7131FE0B" w14:textId="77777777" w:rsidR="00665DA4" w:rsidRDefault="00665DA4">
      <w:pPr>
        <w:spacing w:after="0" w:line="240" w:lineRule="auto"/>
        <w:rPr>
          <w:i/>
          <w:iCs/>
        </w:rPr>
      </w:pPr>
      <w:r>
        <w:br w:type="page"/>
      </w:r>
    </w:p>
    <w:p w14:paraId="3DBF355B" w14:textId="44C14565" w:rsidR="00665DA4" w:rsidRDefault="009F6988" w:rsidP="00665DA4">
      <w:pPr>
        <w:spacing w:after="0"/>
      </w:pPr>
      <w:r>
        <w:t xml:space="preserve">Look at the </w:t>
      </w:r>
      <w:r w:rsidR="00F630AA">
        <w:t>f</w:t>
      </w:r>
      <w:r>
        <w:t xml:space="preserve">lood extent </w:t>
      </w:r>
      <w:r w:rsidR="00665DA4">
        <w:t>map below of this same area you are viewing across Freemans Reach, use the key and identify which areas;</w:t>
      </w:r>
    </w:p>
    <w:p w14:paraId="6B6EBECB" w14:textId="35285C2A" w:rsidR="00665DA4" w:rsidRDefault="00665DA4" w:rsidP="00665DA4">
      <w:pPr>
        <w:pStyle w:val="ListParagraph"/>
      </w:pPr>
      <w:r>
        <w:t>are within a major flood event area</w:t>
      </w:r>
    </w:p>
    <w:p w14:paraId="104BF114" w14:textId="439007AE" w:rsidR="00665DA4" w:rsidRDefault="008038B2" w:rsidP="00665DA4">
      <w:pPr>
        <w:pStyle w:val="ListParagraph"/>
      </w:pPr>
      <w:r>
        <w:t>are within the Probable</w:t>
      </w:r>
      <w:r w:rsidR="00665DA4">
        <w:t xml:space="preserve"> Maximum Flood Area</w:t>
      </w:r>
    </w:p>
    <w:bookmarkStart w:id="2" w:name="_Hlk21623219"/>
    <w:p w14:paraId="17AE85B1" w14:textId="39AD85DE" w:rsidR="00F52592" w:rsidRDefault="00F52592" w:rsidP="00F52592">
      <w:r>
        <w:rPr>
          <w:noProof/>
          <w:lang w:val="en-US" w:eastAsia="en-US"/>
        </w:rPr>
        <mc:AlternateContent>
          <mc:Choice Requires="wps">
            <w:drawing>
              <wp:anchor distT="0" distB="0" distL="114300" distR="114300" simplePos="0" relativeHeight="251679744" behindDoc="0" locked="0" layoutInCell="1" allowOverlap="1" wp14:anchorId="29E407A3" wp14:editId="2C05B0F0">
                <wp:simplePos x="0" y="0"/>
                <wp:positionH relativeFrom="column">
                  <wp:posOffset>190500</wp:posOffset>
                </wp:positionH>
                <wp:positionV relativeFrom="paragraph">
                  <wp:posOffset>313690</wp:posOffset>
                </wp:positionV>
                <wp:extent cx="203200" cy="127000"/>
                <wp:effectExtent l="0" t="0" r="25400" b="25400"/>
                <wp:wrapThrough wrapText="bothSides">
                  <wp:wrapPolygon edited="0">
                    <wp:start x="0" y="0"/>
                    <wp:lineTo x="0" y="22680"/>
                    <wp:lineTo x="22275" y="22680"/>
                    <wp:lineTo x="22275" y="0"/>
                    <wp:lineTo x="0" y="0"/>
                  </wp:wrapPolygon>
                </wp:wrapThrough>
                <wp:docPr id="12" name="Rectangle 12"/>
                <wp:cNvGraphicFramePr/>
                <a:graphic xmlns:a="http://schemas.openxmlformats.org/drawingml/2006/main">
                  <a:graphicData uri="http://schemas.microsoft.com/office/word/2010/wordprocessingShape">
                    <wps:wsp>
                      <wps:cNvSpPr/>
                      <wps:spPr>
                        <a:xfrm>
                          <a:off x="0" y="0"/>
                          <a:ext cx="203200" cy="127000"/>
                        </a:xfrm>
                        <a:prstGeom prst="rect">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ect w14:anchorId="4D403FDD" id="Rectangle 12" o:spid="_x0000_s1026" style="position:absolute;margin-left:15pt;margin-top:24.7pt;width:16pt;height:10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" fillcolor="#bdd6ee [1300]" strokecolor="#1f4d78 [1604]" strokeweight="1pt">
                <w10:wrap type="through"/>
              </v:rect>
            </w:pict>
          </mc:Fallback>
        </mc:AlternateContent>
      </w:r>
      <w:r>
        <w:t xml:space="preserve">Extent of areas affected by </w:t>
      </w:r>
      <w:r w:rsidR="00F630AA">
        <w:t>regional</w:t>
      </w:r>
      <w:r>
        <w:t xml:space="preserve"> flooding in 1867 (light blue) and Probable Maximum Flood (darker blue).</w:t>
      </w:r>
    </w:p>
    <w:p w14:paraId="1D4BA527" w14:textId="7A0E60D0" w:rsidR="00F52592" w:rsidRDefault="00F52592" w:rsidP="00F52592">
      <w:r>
        <w:rPr>
          <w:noProof/>
          <w:lang w:val="en-US" w:eastAsia="en-US"/>
        </w:rPr>
        <mc:AlternateContent>
          <mc:Choice Requires="wps">
            <w:drawing>
              <wp:anchor distT="0" distB="0" distL="114300" distR="114300" simplePos="0" relativeHeight="251680768" behindDoc="0" locked="0" layoutInCell="1" allowOverlap="1" wp14:anchorId="7161ADEB" wp14:editId="4B59FC31">
                <wp:simplePos x="0" y="0"/>
                <wp:positionH relativeFrom="column">
                  <wp:posOffset>190500</wp:posOffset>
                </wp:positionH>
                <wp:positionV relativeFrom="paragraph">
                  <wp:posOffset>311785</wp:posOffset>
                </wp:positionV>
                <wp:extent cx="203200" cy="133350"/>
                <wp:effectExtent l="0" t="0" r="25400" b="19050"/>
                <wp:wrapThrough wrapText="bothSides">
                  <wp:wrapPolygon edited="0">
                    <wp:start x="0" y="0"/>
                    <wp:lineTo x="0" y="21600"/>
                    <wp:lineTo x="22275" y="21600"/>
                    <wp:lineTo x="22275" y="0"/>
                    <wp:lineTo x="0" y="0"/>
                  </wp:wrapPolygon>
                </wp:wrapThrough>
                <wp:docPr id="13" name="Rectangle 13"/>
                <wp:cNvGraphicFramePr/>
                <a:graphic xmlns:a="http://schemas.openxmlformats.org/drawingml/2006/main">
                  <a:graphicData uri="http://schemas.microsoft.com/office/word/2010/wordprocessingShape">
                    <wps:wsp>
                      <wps:cNvSpPr/>
                      <wps:spPr>
                        <a:xfrm>
                          <a:off x="0" y="0"/>
                          <a:ext cx="203200" cy="1333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ect w14:anchorId="2378DBD3" id="Rectangle 13" o:spid="_x0000_s1026" style="position:absolute;margin-left:15pt;margin-top:24.55pt;width:16pt;height:1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" fillcolor="#5b9bd5 [3204]" strokecolor="#1f4d78 [1604]" strokeweight="1pt">
                <w10:wrap type="through"/>
              </v:rect>
            </w:pict>
          </mc:Fallback>
        </mc:AlternateContent>
      </w:r>
      <w:r>
        <w:t>Hawkesbury</w:t>
      </w:r>
      <w:r w:rsidR="00F630AA">
        <w:t>-Nepean</w:t>
      </w:r>
      <w:r>
        <w:t xml:space="preserve"> Flood 1867</w:t>
      </w:r>
    </w:p>
    <w:p w14:paraId="7A0B9870" w14:textId="43E11DB4" w:rsidR="00F52592" w:rsidRDefault="00F52592" w:rsidP="00F52592">
      <w:r>
        <w:t>Probable Maximum Flood</w:t>
      </w:r>
    </w:p>
    <w:p w14:paraId="2E3D679F" w14:textId="77777777" w:rsidR="00A77717" w:rsidRDefault="00A77717" w:rsidP="00F52592"/>
    <w:bookmarkEnd w:id="2"/>
    <w:p w14:paraId="353F0B58" w14:textId="7AFD1987" w:rsidR="00013B26" w:rsidRPr="000F5E1D" w:rsidRDefault="00013B26" w:rsidP="00A77717">
      <w:pPr>
        <w:rPr>
          <w:i/>
          <w:iCs/>
        </w:rPr>
      </w:pPr>
      <w:r>
        <w:rPr>
          <w:noProof/>
          <w:lang w:val="en-US" w:eastAsia="en-US"/>
        </w:rPr>
        <mc:AlternateContent>
          <mc:Choice Requires="wpg">
            <w:drawing>
              <wp:anchor distT="0" distB="0" distL="114300" distR="114300" simplePos="0" relativeHeight="251682816" behindDoc="1" locked="0" layoutInCell="1" allowOverlap="1" wp14:anchorId="5C400548" wp14:editId="77BA5F26">
                <wp:simplePos x="0" y="0"/>
                <wp:positionH relativeFrom="column">
                  <wp:posOffset>314325</wp:posOffset>
                </wp:positionH>
                <wp:positionV relativeFrom="paragraph">
                  <wp:posOffset>2540</wp:posOffset>
                </wp:positionV>
                <wp:extent cx="6012180" cy="4221480"/>
                <wp:effectExtent l="0" t="0" r="7620" b="7620"/>
                <wp:wrapTight wrapText="bothSides">
                  <wp:wrapPolygon edited="0">
                    <wp:start x="0" y="0"/>
                    <wp:lineTo x="0" y="21542"/>
                    <wp:lineTo x="21559" y="21542"/>
                    <wp:lineTo x="21559" y="0"/>
                    <wp:lineTo x="0" y="0"/>
                  </wp:wrapPolygon>
                </wp:wrapTight>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180" cy="4221480"/>
                          <a:chOff x="0" y="0"/>
                          <a:chExt cx="9633" cy="6313"/>
                        </a:xfrm>
                      </wpg:grpSpPr>
                      <pic:pic xmlns:pic="http://schemas.openxmlformats.org/drawingml/2006/picture">
                        <pic:nvPicPr>
                          <pic:cNvPr id="28"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0" y="10"/>
                            <a:ext cx="9620" cy="6300"/>
                          </a:xfrm>
                          <a:prstGeom prst="rect">
                            <a:avLst/>
                          </a:prstGeom>
                          <a:noFill/>
                          <a:extLst>
                            <a:ext uri="{909E8E84-426E-40DD-AFC4-6F175D3DCCD1}">
                              <a14:hiddenFill xmlns:a14="http://schemas.microsoft.com/office/drawing/2010/main">
                                <a:solidFill>
                                  <a:srgbClr val="FFFFFF"/>
                                </a:solidFill>
                              </a14:hiddenFill>
                            </a:ext>
                          </a:extLst>
                        </pic:spPr>
                      </pic:pic>
                      <wps:wsp>
                        <wps:cNvPr id="30" name="Rectangle 18"/>
                        <wps:cNvSpPr>
                          <a:spLocks noChangeArrowheads="1"/>
                        </wps:cNvSpPr>
                        <wps:spPr bwMode="auto">
                          <a:xfrm>
                            <a:off x="10" y="10"/>
                            <a:ext cx="9613" cy="629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304E0971" id="Group 26" o:spid="_x0000_s1026" style="position:absolute;margin-left:24.75pt;margin-top:.2pt;width:473.4pt;height:332.4pt;z-index:-251633664" coordsize="9633,63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&#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style="position:absolute;left:10;top:10;width:9620;height:6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">
                  <v:imagedata r:id="rId22" o:title=""/>
                </v:shape>
                <v:rect id="Rectangle 18" o:spid="_x0000_s1028" style="position:absolute;left:10;top:10;width:9613;height:6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" filled="f" strokeweight="1pt"/>
                <w10:wrap type="tight"/>
              </v:group>
            </w:pict>
          </mc:Fallback>
        </mc:AlternateContent>
      </w:r>
      <w:r w:rsidR="00A77717">
        <w:t xml:space="preserve">         </w:t>
      </w:r>
      <w:r w:rsidR="000F5E1D">
        <w:rPr>
          <w:i/>
          <w:iCs/>
        </w:rPr>
        <w:t>INSW, 2019</w:t>
      </w:r>
      <w:r w:rsidR="009C776A">
        <w:rPr>
          <w:i/>
          <w:iCs/>
        </w:rPr>
        <w:t xml:space="preserve"> </w:t>
      </w:r>
    </w:p>
    <w:p w14:paraId="4BC002A3" w14:textId="77777777" w:rsidR="00A77717" w:rsidRDefault="00A77717" w:rsidP="00013B26">
      <w:pPr>
        <w:rPr>
          <w:b/>
          <w:bCs/>
        </w:rPr>
      </w:pPr>
    </w:p>
    <w:p w14:paraId="545FA948" w14:textId="1210AEFC" w:rsidR="00013B26" w:rsidRDefault="00013B26" w:rsidP="00013B26">
      <w:r w:rsidRPr="00013B26">
        <w:rPr>
          <w:b/>
          <w:bCs/>
        </w:rPr>
        <w:t>Discussion Question:</w:t>
      </w:r>
      <w:r w:rsidRPr="00013B26">
        <w:t xml:space="preserve"> What do you think could be the evacuation routes for people in Windsor and Richmond during a major flood event? Trace these routes and discuss some of the concerns for residents and </w:t>
      </w:r>
      <w:r w:rsidR="008038B2">
        <w:t xml:space="preserve">the </w:t>
      </w:r>
      <w:r w:rsidRPr="00013B26">
        <w:t>Emergency Services in such an event.</w:t>
      </w:r>
      <w:r w:rsidR="00601FB3">
        <w:t xml:space="preserve"> Use this site from NSW SES to assist</w:t>
      </w:r>
      <w:r w:rsidR="00A77717">
        <w:t>:</w:t>
      </w:r>
    </w:p>
    <w:bookmarkStart w:id="3" w:name="_Hlk21689658"/>
    <w:p w14:paraId="7598A44D" w14:textId="25DDD5AC" w:rsidR="00601FB3" w:rsidRDefault="00170E75" w:rsidP="00013B26">
      <w:r>
        <w:fldChar w:fldCharType="begin"/>
      </w:r>
      <w:r>
        <w:instrText xml:space="preserve"> HYPERLINK "https://www.ses.nsw.gov.au/media/3174/know-how-to-get-out-fact-sheet.pdf" </w:instrText>
      </w:r>
      <w:r>
        <w:fldChar w:fldCharType="separate"/>
      </w:r>
      <w:r w:rsidR="00601FB3">
        <w:rPr>
          <w:rStyle w:val="Hyperlink"/>
        </w:rPr>
        <w:t>https://www.ses.nsw.gov.au/media/3174/know-how-to-get-out-fact-sheet.pdf</w:t>
      </w:r>
      <w:r>
        <w:rPr>
          <w:rStyle w:val="Hyperlink"/>
        </w:rPr>
        <w:fldChar w:fldCharType="end"/>
      </w:r>
    </w:p>
    <w:bookmarkEnd w:id="3"/>
    <w:p w14:paraId="4A5AFF26" w14:textId="77777777" w:rsidR="00601FB3" w:rsidRDefault="00601FB3" w:rsidP="00013B26"/>
    <w:p w14:paraId="59E522BD" w14:textId="5270243A" w:rsidR="0062152D" w:rsidRDefault="0062152D" w:rsidP="0062152D">
      <w:pPr>
        <w:pStyle w:val="Heading2"/>
      </w:pPr>
      <w:r>
        <w:t>Windsor Stop (Thompson Square)</w:t>
      </w:r>
    </w:p>
    <w:p w14:paraId="332AB0D2" w14:textId="5782B2DA" w:rsidR="006C0044" w:rsidRDefault="006C0044" w:rsidP="006C0044">
      <w:r>
        <w:rPr>
          <w:noProof/>
          <w:lang w:val="en-US" w:eastAsia="en-US"/>
        </w:rPr>
        <w:drawing>
          <wp:anchor distT="0" distB="0" distL="114300" distR="114300" simplePos="0" relativeHeight="251686912" behindDoc="1" locked="0" layoutInCell="1" allowOverlap="1" wp14:anchorId="4C98056D" wp14:editId="554374C9">
            <wp:simplePos x="0" y="0"/>
            <wp:positionH relativeFrom="column">
              <wp:posOffset>723900</wp:posOffset>
            </wp:positionH>
            <wp:positionV relativeFrom="paragraph">
              <wp:posOffset>9525</wp:posOffset>
            </wp:positionV>
            <wp:extent cx="5384413" cy="3614813"/>
            <wp:effectExtent l="0" t="0" r="6985" b="5080"/>
            <wp:wrapTight wrapText="bothSides">
              <wp:wrapPolygon edited="0">
                <wp:start x="0" y="0"/>
                <wp:lineTo x="0" y="21517"/>
                <wp:lineTo x="21552" y="21517"/>
                <wp:lineTo x="21552"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SC_044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84413" cy="3614813"/>
                    </a:xfrm>
                    <a:prstGeom prst="rect">
                      <a:avLst/>
                    </a:prstGeom>
                  </pic:spPr>
                </pic:pic>
              </a:graphicData>
            </a:graphic>
            <wp14:sizeRelH relativeFrom="page">
              <wp14:pctWidth>0</wp14:pctWidth>
            </wp14:sizeRelH>
            <wp14:sizeRelV relativeFrom="page">
              <wp14:pctHeight>0</wp14:pctHeight>
            </wp14:sizeRelV>
          </wp:anchor>
        </w:drawing>
      </w:r>
    </w:p>
    <w:p w14:paraId="0C5919DB" w14:textId="27ECC5F9" w:rsidR="006C0044" w:rsidRDefault="006C0044" w:rsidP="006C0044"/>
    <w:p w14:paraId="5F15020A" w14:textId="43FC2C33" w:rsidR="006C0044" w:rsidRDefault="006C0044" w:rsidP="006C0044"/>
    <w:p w14:paraId="3C386FF4" w14:textId="6BA03D59" w:rsidR="006C0044" w:rsidRDefault="006C0044" w:rsidP="006C0044"/>
    <w:p w14:paraId="126A87E1" w14:textId="47BA623F" w:rsidR="006C0044" w:rsidRDefault="006C0044" w:rsidP="006C0044"/>
    <w:p w14:paraId="35171727" w14:textId="51DFF208" w:rsidR="006C0044" w:rsidRDefault="006C0044" w:rsidP="006C0044"/>
    <w:p w14:paraId="175505F5" w14:textId="6A198786" w:rsidR="006C0044" w:rsidRDefault="006C0044" w:rsidP="006C0044"/>
    <w:p w14:paraId="270C43A5" w14:textId="1C8BDE7F" w:rsidR="006C0044" w:rsidRDefault="006C0044" w:rsidP="006C0044"/>
    <w:p w14:paraId="3CE3618A" w14:textId="27868862" w:rsidR="006C0044" w:rsidRDefault="006C0044" w:rsidP="006C0044"/>
    <w:p w14:paraId="7A49B040" w14:textId="356810BC" w:rsidR="006C0044" w:rsidRDefault="006C0044" w:rsidP="006C0044"/>
    <w:p w14:paraId="05BC5395" w14:textId="24DF3C65" w:rsidR="006C0044" w:rsidRDefault="006C0044" w:rsidP="006C0044"/>
    <w:p w14:paraId="024A72BA" w14:textId="4C1432DB" w:rsidR="0062152D" w:rsidRDefault="0062152D" w:rsidP="0062152D">
      <w:pPr>
        <w:jc w:val="center"/>
      </w:pPr>
    </w:p>
    <w:p w14:paraId="3DEFD759" w14:textId="79F32AA3" w:rsidR="006C0044" w:rsidRDefault="006C0044" w:rsidP="006C0044">
      <w:pPr>
        <w:rPr>
          <w:i/>
          <w:iCs/>
        </w:rPr>
      </w:pPr>
      <w:r>
        <w:rPr>
          <w:i/>
          <w:iCs/>
        </w:rPr>
        <w:t xml:space="preserve">                     </w:t>
      </w:r>
      <w:r w:rsidRPr="006C0044">
        <w:rPr>
          <w:i/>
          <w:iCs/>
        </w:rPr>
        <w:t>Windsor Bridge, constructed 1874, photographed 2019, Carroll, K., Western Sydney University</w:t>
      </w:r>
    </w:p>
    <w:p w14:paraId="26872656" w14:textId="00B7A994" w:rsidR="006C0044" w:rsidRDefault="006C0044" w:rsidP="006C0044">
      <w:pPr>
        <w:rPr>
          <w:i/>
          <w:iCs/>
        </w:rPr>
      </w:pPr>
      <w:r>
        <w:rPr>
          <w:noProof/>
          <w:lang w:val="en-US" w:eastAsia="en-US"/>
        </w:rPr>
        <w:drawing>
          <wp:anchor distT="0" distB="0" distL="114300" distR="114300" simplePos="0" relativeHeight="251687936" behindDoc="1" locked="0" layoutInCell="1" allowOverlap="1" wp14:anchorId="7DD0E0EE" wp14:editId="7B17D90A">
            <wp:simplePos x="0" y="0"/>
            <wp:positionH relativeFrom="column">
              <wp:posOffset>753110</wp:posOffset>
            </wp:positionH>
            <wp:positionV relativeFrom="paragraph">
              <wp:posOffset>18415</wp:posOffset>
            </wp:positionV>
            <wp:extent cx="5354955" cy="3643630"/>
            <wp:effectExtent l="0" t="0" r="0" b="0"/>
            <wp:wrapTight wrapText="bothSides">
              <wp:wrapPolygon edited="0">
                <wp:start x="0" y="0"/>
                <wp:lineTo x="0" y="21457"/>
                <wp:lineTo x="21515" y="21457"/>
                <wp:lineTo x="21515"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SC_0448.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54955" cy="3643630"/>
                    </a:xfrm>
                    <a:prstGeom prst="rect">
                      <a:avLst/>
                    </a:prstGeom>
                  </pic:spPr>
                </pic:pic>
              </a:graphicData>
            </a:graphic>
            <wp14:sizeRelH relativeFrom="page">
              <wp14:pctWidth>0</wp14:pctWidth>
            </wp14:sizeRelH>
            <wp14:sizeRelV relativeFrom="page">
              <wp14:pctHeight>0</wp14:pctHeight>
            </wp14:sizeRelV>
          </wp:anchor>
        </w:drawing>
      </w:r>
    </w:p>
    <w:p w14:paraId="22AEA3D3" w14:textId="20CFA7DA" w:rsidR="006C0044" w:rsidRDefault="006C0044" w:rsidP="006C0044">
      <w:pPr>
        <w:rPr>
          <w:i/>
          <w:iCs/>
        </w:rPr>
      </w:pPr>
    </w:p>
    <w:p w14:paraId="596713A3" w14:textId="62692BF4" w:rsidR="006C0044" w:rsidRDefault="006C0044" w:rsidP="006C0044">
      <w:pPr>
        <w:rPr>
          <w:i/>
          <w:iCs/>
        </w:rPr>
      </w:pPr>
    </w:p>
    <w:p w14:paraId="77C82460" w14:textId="542876ED" w:rsidR="006C0044" w:rsidRDefault="006C0044" w:rsidP="006C0044">
      <w:pPr>
        <w:rPr>
          <w:i/>
          <w:iCs/>
        </w:rPr>
      </w:pPr>
    </w:p>
    <w:p w14:paraId="2F674C46" w14:textId="28E5DBAB" w:rsidR="006C0044" w:rsidRDefault="006C0044" w:rsidP="006C0044">
      <w:pPr>
        <w:rPr>
          <w:i/>
          <w:iCs/>
        </w:rPr>
      </w:pPr>
    </w:p>
    <w:p w14:paraId="1528F87B" w14:textId="5FD1337D" w:rsidR="006C0044" w:rsidRDefault="006C0044" w:rsidP="006C0044">
      <w:pPr>
        <w:rPr>
          <w:i/>
          <w:iCs/>
        </w:rPr>
      </w:pPr>
    </w:p>
    <w:p w14:paraId="77B13413" w14:textId="6427ABCB" w:rsidR="006C0044" w:rsidRDefault="006C0044" w:rsidP="006C0044">
      <w:pPr>
        <w:rPr>
          <w:i/>
          <w:iCs/>
        </w:rPr>
      </w:pPr>
    </w:p>
    <w:p w14:paraId="60F6845A" w14:textId="566F47E9" w:rsidR="006C0044" w:rsidRDefault="006C0044" w:rsidP="006C0044">
      <w:pPr>
        <w:rPr>
          <w:i/>
          <w:iCs/>
        </w:rPr>
      </w:pPr>
    </w:p>
    <w:p w14:paraId="7E15A649" w14:textId="1F993894" w:rsidR="006C0044" w:rsidRDefault="006C0044" w:rsidP="006C0044">
      <w:pPr>
        <w:rPr>
          <w:i/>
          <w:iCs/>
        </w:rPr>
      </w:pPr>
    </w:p>
    <w:p w14:paraId="541C5B8F" w14:textId="3AF6B1AF" w:rsidR="006C0044" w:rsidRPr="006C0044" w:rsidRDefault="006C0044" w:rsidP="006C0044">
      <w:pPr>
        <w:rPr>
          <w:i/>
          <w:iCs/>
        </w:rPr>
      </w:pPr>
    </w:p>
    <w:p w14:paraId="60727CBE" w14:textId="4CE6E574" w:rsidR="0062152D" w:rsidRDefault="0062152D" w:rsidP="0062152D">
      <w:pPr>
        <w:tabs>
          <w:tab w:val="left" w:pos="2904"/>
        </w:tabs>
        <w:jc w:val="center"/>
      </w:pPr>
    </w:p>
    <w:p w14:paraId="60F2E349" w14:textId="77777777" w:rsidR="006C0044" w:rsidRDefault="006C0044">
      <w:pPr>
        <w:spacing w:after="0" w:line="240" w:lineRule="auto"/>
      </w:pPr>
    </w:p>
    <w:p w14:paraId="48C27FA9" w14:textId="77777777" w:rsidR="006C0044" w:rsidRDefault="006C0044">
      <w:pPr>
        <w:spacing w:after="0" w:line="240" w:lineRule="auto"/>
      </w:pPr>
    </w:p>
    <w:p w14:paraId="6543F975" w14:textId="39BC35B9" w:rsidR="0062152D" w:rsidRPr="006C0044" w:rsidRDefault="006C0044">
      <w:pPr>
        <w:spacing w:after="0" w:line="240" w:lineRule="auto"/>
        <w:rPr>
          <w:i/>
          <w:iCs/>
        </w:rPr>
      </w:pPr>
      <w:r>
        <w:rPr>
          <w:i/>
          <w:iCs/>
        </w:rPr>
        <w:t xml:space="preserve">                     </w:t>
      </w:r>
      <w:r w:rsidRPr="006C0044">
        <w:rPr>
          <w:i/>
          <w:iCs/>
        </w:rPr>
        <w:t>New bridge under construction 2019; Carroll, K., Western Sydney University</w:t>
      </w:r>
    </w:p>
    <w:p w14:paraId="6FE1B7F3" w14:textId="77777777" w:rsidR="0062152D" w:rsidRDefault="0062152D" w:rsidP="0062152D">
      <w:pPr>
        <w:pStyle w:val="Heading2"/>
      </w:pPr>
      <w:r>
        <w:t>Apply your skills</w:t>
      </w:r>
    </w:p>
    <w:p w14:paraId="525FA844" w14:textId="6D440FD8" w:rsidR="0062152D" w:rsidRDefault="0062152D" w:rsidP="0062152D">
      <w:pPr>
        <w:spacing w:after="0"/>
      </w:pPr>
      <w:r>
        <w:t xml:space="preserve">Do a SWOT Analysis </w:t>
      </w:r>
      <w:r w:rsidR="008038B2">
        <w:t xml:space="preserve">of the reasons for the new </w:t>
      </w:r>
      <w:r w:rsidR="00360085">
        <w:t>b</w:t>
      </w:r>
      <w:r w:rsidR="008038B2">
        <w:t>ridg</w:t>
      </w:r>
      <w:r>
        <w:t xml:space="preserve">e. </w:t>
      </w:r>
    </w:p>
    <w:p w14:paraId="3AC707AE" w14:textId="21B58C21" w:rsidR="0062152D" w:rsidRPr="0062152D" w:rsidRDefault="0062152D" w:rsidP="0062152D">
      <w:pPr>
        <w:pStyle w:val="ListParagraph"/>
      </w:pPr>
      <w:r w:rsidRPr="0062152D">
        <w:t xml:space="preserve">Use </w:t>
      </w:r>
      <w:r w:rsidR="00360085">
        <w:t>v</w:t>
      </w:r>
      <w:r w:rsidRPr="0062152D">
        <w:t xml:space="preserve">isual data and your understanding of the potential for the Hawkesbury-Nepean </w:t>
      </w:r>
      <w:r w:rsidR="008038B2">
        <w:t xml:space="preserve">Valley </w:t>
      </w:r>
      <w:r w:rsidRPr="0062152D">
        <w:t>to</w:t>
      </w:r>
      <w:r w:rsidR="00F630AA">
        <w:t xml:space="preserve"> flood</w:t>
      </w:r>
      <w:r w:rsidRPr="0062152D">
        <w:t xml:space="preserve">. </w:t>
      </w:r>
    </w:p>
    <w:p w14:paraId="7B1CC228" w14:textId="22439266" w:rsidR="0062152D" w:rsidRDefault="0062152D" w:rsidP="0062152D">
      <w:pPr>
        <w:pStyle w:val="ListParagraph"/>
      </w:pPr>
      <w:r w:rsidRPr="0062152D">
        <w:t>Consider also economic, heritage, social and political issues.</w:t>
      </w:r>
    </w:p>
    <w:tbl>
      <w:tblPr>
        <w:tblStyle w:val="TableGrid"/>
        <w:tblW w:w="10432" w:type="dxa"/>
        <w:tblLook w:val="04A0" w:firstRow="1" w:lastRow="0" w:firstColumn="1" w:lastColumn="0" w:noHBand="0" w:noVBand="1"/>
      </w:tblPr>
      <w:tblGrid>
        <w:gridCol w:w="5216"/>
        <w:gridCol w:w="5216"/>
      </w:tblGrid>
      <w:tr w:rsidR="0062152D" w14:paraId="63AAB406" w14:textId="77777777" w:rsidTr="0062152D">
        <w:trPr>
          <w:trHeight w:val="5669"/>
        </w:trPr>
        <w:tc>
          <w:tcPr>
            <w:tcW w:w="5216" w:type="dxa"/>
            <w:shd w:val="clear" w:color="auto" w:fill="DEEAF6" w:themeFill="accent1" w:themeFillTint="33"/>
          </w:tcPr>
          <w:p w14:paraId="68B0B49F" w14:textId="2074F581" w:rsidR="0062152D" w:rsidRPr="008B4513" w:rsidRDefault="0062152D" w:rsidP="0062152D">
            <w:pPr>
              <w:tabs>
                <w:tab w:val="left" w:pos="2904"/>
                <w:tab w:val="left" w:pos="5519"/>
              </w:tabs>
              <w:ind w:right="601"/>
              <w:jc w:val="center"/>
              <w:rPr>
                <w:b/>
                <w:color w:val="002060"/>
              </w:rPr>
            </w:pPr>
            <w:r w:rsidRPr="008B4513">
              <w:rPr>
                <w:b/>
                <w:color w:val="002060"/>
              </w:rPr>
              <w:t xml:space="preserve">Strengths of building a new </w:t>
            </w:r>
            <w:r w:rsidR="00F630AA">
              <w:rPr>
                <w:b/>
                <w:color w:val="002060"/>
              </w:rPr>
              <w:t>b</w:t>
            </w:r>
            <w:r w:rsidRPr="008B4513">
              <w:rPr>
                <w:b/>
                <w:color w:val="002060"/>
              </w:rPr>
              <w:t>ridge</w:t>
            </w:r>
          </w:p>
          <w:p w14:paraId="5E0E3498" w14:textId="77777777" w:rsidR="0062152D" w:rsidRPr="008B4513" w:rsidRDefault="0062152D" w:rsidP="006731E6">
            <w:pPr>
              <w:tabs>
                <w:tab w:val="left" w:pos="2904"/>
                <w:tab w:val="left" w:pos="5519"/>
              </w:tabs>
              <w:ind w:right="601"/>
              <w:jc w:val="center"/>
              <w:rPr>
                <w:b/>
                <w:color w:val="002060"/>
              </w:rPr>
            </w:pPr>
          </w:p>
        </w:tc>
        <w:tc>
          <w:tcPr>
            <w:tcW w:w="5216" w:type="dxa"/>
            <w:shd w:val="clear" w:color="auto" w:fill="DEEAF6" w:themeFill="accent1" w:themeFillTint="33"/>
          </w:tcPr>
          <w:p w14:paraId="62048D39" w14:textId="5B3F8B1F" w:rsidR="0062152D" w:rsidRPr="008B4513" w:rsidRDefault="0062152D" w:rsidP="006731E6">
            <w:pPr>
              <w:tabs>
                <w:tab w:val="left" w:pos="2904"/>
              </w:tabs>
              <w:ind w:left="-395"/>
              <w:jc w:val="center"/>
              <w:rPr>
                <w:b/>
                <w:color w:val="002060"/>
              </w:rPr>
            </w:pPr>
            <w:r w:rsidRPr="008B4513">
              <w:rPr>
                <w:b/>
                <w:color w:val="002060"/>
              </w:rPr>
              <w:t xml:space="preserve">Weaknesses of building a new </w:t>
            </w:r>
            <w:r w:rsidR="00F630AA">
              <w:rPr>
                <w:b/>
                <w:color w:val="002060"/>
              </w:rPr>
              <w:t>b</w:t>
            </w:r>
            <w:r w:rsidRPr="008B4513">
              <w:rPr>
                <w:b/>
                <w:color w:val="002060"/>
              </w:rPr>
              <w:t>ridge</w:t>
            </w:r>
          </w:p>
        </w:tc>
      </w:tr>
      <w:tr w:rsidR="0062152D" w14:paraId="43AD713B" w14:textId="77777777" w:rsidTr="0062152D">
        <w:trPr>
          <w:trHeight w:val="5669"/>
        </w:trPr>
        <w:tc>
          <w:tcPr>
            <w:tcW w:w="5216" w:type="dxa"/>
            <w:shd w:val="clear" w:color="auto" w:fill="DEEAF6" w:themeFill="accent1" w:themeFillTint="33"/>
          </w:tcPr>
          <w:p w14:paraId="26C92EBC" w14:textId="519A25A3" w:rsidR="0062152D" w:rsidRPr="008B4513" w:rsidRDefault="0062152D" w:rsidP="008038B2">
            <w:pPr>
              <w:tabs>
                <w:tab w:val="left" w:pos="2904"/>
                <w:tab w:val="left" w:pos="5519"/>
              </w:tabs>
              <w:ind w:right="601"/>
              <w:rPr>
                <w:b/>
                <w:color w:val="002060"/>
              </w:rPr>
            </w:pPr>
            <w:r w:rsidRPr="008B4513">
              <w:rPr>
                <w:b/>
                <w:color w:val="002060"/>
              </w:rPr>
              <w:t xml:space="preserve">Opportunities </w:t>
            </w:r>
            <w:r w:rsidR="00360085">
              <w:rPr>
                <w:b/>
                <w:color w:val="002060"/>
              </w:rPr>
              <w:t xml:space="preserve">from </w:t>
            </w:r>
            <w:r w:rsidRPr="008B4513">
              <w:rPr>
                <w:b/>
                <w:color w:val="002060"/>
              </w:rPr>
              <w:t xml:space="preserve">building a new </w:t>
            </w:r>
            <w:r w:rsidR="00F630AA">
              <w:rPr>
                <w:b/>
                <w:color w:val="002060"/>
              </w:rPr>
              <w:t>b</w:t>
            </w:r>
            <w:r w:rsidRPr="008B4513">
              <w:rPr>
                <w:b/>
                <w:color w:val="002060"/>
              </w:rPr>
              <w:t xml:space="preserve">ridge </w:t>
            </w:r>
          </w:p>
        </w:tc>
        <w:tc>
          <w:tcPr>
            <w:tcW w:w="5216" w:type="dxa"/>
            <w:shd w:val="clear" w:color="auto" w:fill="DEEAF6" w:themeFill="accent1" w:themeFillTint="33"/>
          </w:tcPr>
          <w:p w14:paraId="0F12B2FF" w14:textId="79EEE917" w:rsidR="0062152D" w:rsidRPr="008B4513" w:rsidRDefault="0062152D" w:rsidP="006731E6">
            <w:pPr>
              <w:tabs>
                <w:tab w:val="left" w:pos="2904"/>
              </w:tabs>
              <w:jc w:val="center"/>
              <w:rPr>
                <w:b/>
                <w:color w:val="002060"/>
              </w:rPr>
            </w:pPr>
            <w:r w:rsidRPr="008B4513">
              <w:rPr>
                <w:b/>
                <w:color w:val="002060"/>
              </w:rPr>
              <w:t xml:space="preserve">Threats </w:t>
            </w:r>
            <w:r>
              <w:rPr>
                <w:b/>
                <w:color w:val="002060"/>
              </w:rPr>
              <w:t xml:space="preserve">to </w:t>
            </w:r>
            <w:r w:rsidRPr="008B4513">
              <w:rPr>
                <w:b/>
                <w:color w:val="002060"/>
              </w:rPr>
              <w:t xml:space="preserve">building </w:t>
            </w:r>
            <w:r w:rsidR="00360085">
              <w:rPr>
                <w:b/>
                <w:color w:val="002060"/>
              </w:rPr>
              <w:t>a</w:t>
            </w:r>
            <w:r w:rsidRPr="008B4513">
              <w:rPr>
                <w:b/>
                <w:color w:val="002060"/>
              </w:rPr>
              <w:t xml:space="preserve"> new </w:t>
            </w:r>
            <w:r w:rsidR="00F630AA">
              <w:rPr>
                <w:b/>
                <w:color w:val="002060"/>
              </w:rPr>
              <w:t>b</w:t>
            </w:r>
            <w:r w:rsidRPr="008B4513">
              <w:rPr>
                <w:b/>
                <w:color w:val="002060"/>
              </w:rPr>
              <w:t>ridge.</w:t>
            </w:r>
          </w:p>
          <w:p w14:paraId="7B3537DF" w14:textId="77777777" w:rsidR="0062152D" w:rsidRPr="008B4513" w:rsidRDefault="0062152D" w:rsidP="0062152D">
            <w:pPr>
              <w:tabs>
                <w:tab w:val="left" w:pos="2904"/>
              </w:tabs>
              <w:jc w:val="center"/>
              <w:rPr>
                <w:b/>
                <w:color w:val="002060"/>
              </w:rPr>
            </w:pPr>
          </w:p>
        </w:tc>
      </w:tr>
    </w:tbl>
    <w:p w14:paraId="718F08A6" w14:textId="77777777" w:rsidR="00B7167F" w:rsidRDefault="00B7167F">
      <w:pPr>
        <w:spacing w:after="0" w:line="240" w:lineRule="auto"/>
      </w:pPr>
      <w:r>
        <w:br w:type="page"/>
      </w:r>
    </w:p>
    <w:p w14:paraId="256B1997" w14:textId="45900EBB" w:rsidR="00360085" w:rsidRPr="000F5E1D" w:rsidRDefault="000F5E1D" w:rsidP="00B7167F">
      <w:pPr>
        <w:tabs>
          <w:tab w:val="left" w:pos="2904"/>
        </w:tabs>
        <w:rPr>
          <w:i/>
          <w:iCs/>
        </w:rPr>
      </w:pPr>
      <w:r>
        <w:rPr>
          <w:noProof/>
          <w:lang w:val="en-US" w:eastAsia="en-US"/>
        </w:rPr>
        <w:drawing>
          <wp:anchor distT="0" distB="0" distL="114300" distR="114300" simplePos="0" relativeHeight="251670528" behindDoc="1" locked="0" layoutInCell="1" allowOverlap="1" wp14:anchorId="29FBCD28" wp14:editId="1135ECB0">
            <wp:simplePos x="323850" y="1304925"/>
            <wp:positionH relativeFrom="margin">
              <wp:align>center</wp:align>
            </wp:positionH>
            <wp:positionV relativeFrom="margin">
              <wp:align>top</wp:align>
            </wp:positionV>
            <wp:extent cx="6413500" cy="4305300"/>
            <wp:effectExtent l="0" t="0" r="635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SC_044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413500" cy="4305300"/>
                    </a:xfrm>
                    <a:prstGeom prst="rect">
                      <a:avLst/>
                    </a:prstGeom>
                  </pic:spPr>
                </pic:pic>
              </a:graphicData>
            </a:graphic>
          </wp:anchor>
        </w:drawing>
      </w:r>
      <w:r>
        <w:t xml:space="preserve">   “</w:t>
      </w:r>
      <w:r w:rsidRPr="000F5E1D">
        <w:rPr>
          <w:i/>
          <w:iCs/>
        </w:rPr>
        <w:t xml:space="preserve">Doctor’s </w:t>
      </w:r>
      <w:r>
        <w:rPr>
          <w:i/>
          <w:iCs/>
        </w:rPr>
        <w:t>H</w:t>
      </w:r>
      <w:r w:rsidRPr="000F5E1D">
        <w:rPr>
          <w:i/>
          <w:iCs/>
        </w:rPr>
        <w:t>ouse</w:t>
      </w:r>
      <w:r>
        <w:rPr>
          <w:i/>
          <w:iCs/>
        </w:rPr>
        <w:t>”</w:t>
      </w:r>
      <w:r w:rsidRPr="000F5E1D">
        <w:rPr>
          <w:i/>
          <w:iCs/>
        </w:rPr>
        <w:t>, Windsor</w:t>
      </w:r>
      <w:r>
        <w:rPr>
          <w:i/>
          <w:iCs/>
        </w:rPr>
        <w:t>;</w:t>
      </w:r>
      <w:r w:rsidRPr="000F5E1D">
        <w:rPr>
          <w:i/>
          <w:iCs/>
        </w:rPr>
        <w:t xml:space="preserve"> Carroll, K. Western Sydney University</w:t>
      </w:r>
      <w:r>
        <w:rPr>
          <w:i/>
          <w:iCs/>
        </w:rPr>
        <w:t>, 2019</w:t>
      </w:r>
    </w:p>
    <w:p w14:paraId="6541D7AC" w14:textId="1209D1F2" w:rsidR="00B7167F" w:rsidRDefault="00B7167F" w:rsidP="00B7167F">
      <w:pPr>
        <w:tabs>
          <w:tab w:val="left" w:pos="2904"/>
        </w:tabs>
      </w:pPr>
      <w:r>
        <w:t xml:space="preserve">Look up at the Doctor’s House from the </w:t>
      </w:r>
      <w:r w:rsidR="00F630AA">
        <w:t>b</w:t>
      </w:r>
      <w:r>
        <w:t>ridge and estimate the height of the verandah above the river bank.</w:t>
      </w:r>
    </w:p>
    <w:p w14:paraId="71BC70D7" w14:textId="5446B5B4" w:rsidR="00B7167F" w:rsidRDefault="00B7167F" w:rsidP="00B7167F">
      <w:r w:rsidRPr="00B7167F">
        <w:t xml:space="preserve">In 1867 </w:t>
      </w:r>
      <w:r w:rsidR="00360085">
        <w:t>flood water rose to a height of 19.7 metres above Australian Height Datum (above sea level)</w:t>
      </w:r>
      <w:r w:rsidR="009A1A75">
        <w:t>.</w:t>
      </w:r>
      <w:r w:rsidRPr="00B7167F">
        <w:t xml:space="preserve"> </w:t>
      </w:r>
      <w:r w:rsidR="009A1A75">
        <w:t xml:space="preserve">This flood is classified as a major flood, that is </w:t>
      </w:r>
      <w:r w:rsidRPr="00B7167F">
        <w:t xml:space="preserve">considered to be a 1 in </w:t>
      </w:r>
      <w:r w:rsidR="008038B2">
        <w:t>5</w:t>
      </w:r>
      <w:r w:rsidRPr="00B7167F">
        <w:t>00</w:t>
      </w:r>
      <w:r w:rsidR="00D54DA7">
        <w:t xml:space="preserve"> chance per </w:t>
      </w:r>
      <w:r w:rsidRPr="00B7167F">
        <w:t>yea</w:t>
      </w:r>
      <w:r w:rsidR="008038B2">
        <w:t>r event or an event that has a 0.02</w:t>
      </w:r>
      <w:r w:rsidRPr="00B7167F">
        <w:t>% chance of occurring in any year</w:t>
      </w:r>
      <w:r w:rsidR="009A1A75">
        <w:t>.</w:t>
      </w:r>
    </w:p>
    <w:p w14:paraId="5C040E89" w14:textId="77777777" w:rsidR="000F5E1D" w:rsidRDefault="000F5E1D" w:rsidP="00B7167F">
      <w:pPr>
        <w:rPr>
          <w:b/>
          <w:bCs/>
        </w:rPr>
      </w:pPr>
    </w:p>
    <w:p w14:paraId="1A7D09DB" w14:textId="77777777" w:rsidR="000F5E1D" w:rsidRDefault="000F5E1D" w:rsidP="00B7167F">
      <w:pPr>
        <w:rPr>
          <w:b/>
          <w:bCs/>
        </w:rPr>
      </w:pPr>
    </w:p>
    <w:p w14:paraId="1357A303" w14:textId="22AE79A2" w:rsidR="00B7167F" w:rsidRDefault="00B7167F" w:rsidP="00B7167F">
      <w:r w:rsidRPr="00B7167F">
        <w:rPr>
          <w:b/>
          <w:bCs/>
        </w:rPr>
        <w:t>Discussion Question:</w:t>
      </w:r>
      <w:r w:rsidRPr="00B7167F">
        <w:t xml:space="preserve"> What should re</w:t>
      </w:r>
      <w:r w:rsidR="008038B2">
        <w:t>sidents of Windsor and surrounding suburbs</w:t>
      </w:r>
      <w:r w:rsidRPr="00B7167F">
        <w:t xml:space="preserve"> consider when a flood warning occurs?</w:t>
      </w:r>
    </w:p>
    <w:p w14:paraId="40C769EA" w14:textId="77777777" w:rsidR="00B7167F" w:rsidRDefault="00B7167F">
      <w:pPr>
        <w:spacing w:after="0" w:line="240" w:lineRule="auto"/>
      </w:pPr>
      <w:r>
        <w:br w:type="page"/>
      </w:r>
    </w:p>
    <w:p w14:paraId="3D371ADD" w14:textId="4FA4392D" w:rsidR="00B7167F" w:rsidRDefault="00B7167F" w:rsidP="00B7167F">
      <w:pPr>
        <w:pStyle w:val="Heading2"/>
      </w:pPr>
      <w:r>
        <w:t>Reflect and Synthesise</w:t>
      </w:r>
    </w:p>
    <w:p w14:paraId="45C7E9D0" w14:textId="77777777" w:rsidR="00B7167F" w:rsidRDefault="00B7167F" w:rsidP="00B7167F">
      <w:pPr>
        <w:spacing w:after="0"/>
      </w:pPr>
      <w:r>
        <w:t>You have now been out to the Field</w:t>
      </w:r>
    </w:p>
    <w:p w14:paraId="21619978" w14:textId="303E999B" w:rsidR="00B7167F" w:rsidRDefault="00B7167F" w:rsidP="00B7167F">
      <w:pPr>
        <w:pStyle w:val="ListParagraph"/>
      </w:pPr>
      <w:r>
        <w:t xml:space="preserve">Take your data, </w:t>
      </w:r>
      <w:r w:rsidRPr="00B7167F">
        <w:t>observations</w:t>
      </w:r>
      <w:r>
        <w:t xml:space="preserve"> and discussions to the classroom and consider the development, flood risk management and future of this Valley.  </w:t>
      </w:r>
    </w:p>
    <w:p w14:paraId="7200E774" w14:textId="261297EB" w:rsidR="00B7167F" w:rsidRDefault="00B7167F" w:rsidP="00B7167F">
      <w:pPr>
        <w:spacing w:after="0"/>
      </w:pPr>
      <w:r>
        <w:t xml:space="preserve">The rivers of the </w:t>
      </w:r>
      <w:r w:rsidR="00B8672C">
        <w:t xml:space="preserve">catchment of the </w:t>
      </w:r>
      <w:r>
        <w:t xml:space="preserve">Hawkesbury Nepean </w:t>
      </w:r>
      <w:r w:rsidR="00B8672C">
        <w:t>Valley</w:t>
      </w:r>
      <w:r>
        <w:t>:</w:t>
      </w:r>
    </w:p>
    <w:p w14:paraId="7B01BC8B" w14:textId="69525BBC" w:rsidR="00B7167F" w:rsidRPr="00B7167F" w:rsidRDefault="00B7167F" w:rsidP="00B7167F">
      <w:pPr>
        <w:pStyle w:val="ListParagraph"/>
      </w:pPr>
      <w:r>
        <w:t xml:space="preserve">Supply </w:t>
      </w:r>
      <w:r w:rsidRPr="00B7167F">
        <w:t xml:space="preserve">drinking water for over </w:t>
      </w:r>
      <w:r w:rsidR="00C16AE1">
        <w:t>five</w:t>
      </w:r>
      <w:r w:rsidRPr="00B7167F">
        <w:t xml:space="preserve"> million people living in Sydney, the Illawarra and the Blue</w:t>
      </w:r>
      <w:r>
        <w:t xml:space="preserve"> </w:t>
      </w:r>
      <w:r w:rsidRPr="00B7167F">
        <w:t>Mountains</w:t>
      </w:r>
    </w:p>
    <w:p w14:paraId="188E8D55" w14:textId="73C68136" w:rsidR="00B7167F" w:rsidRPr="00B7167F" w:rsidRDefault="00B7167F" w:rsidP="00B7167F">
      <w:pPr>
        <w:pStyle w:val="ListParagraph"/>
      </w:pPr>
      <w:r w:rsidRPr="00B7167F">
        <w:t>Help generate over $1 billion annually in agriculture production</w:t>
      </w:r>
      <w:r>
        <w:t xml:space="preserve"> </w:t>
      </w:r>
      <w:r w:rsidRPr="00B7167F">
        <w:t>including much of Sydney’s fresh vegetables, fruit</w:t>
      </w:r>
      <w:r w:rsidR="00B8672C">
        <w:t xml:space="preserve"> and flowers</w:t>
      </w:r>
      <w:r w:rsidRPr="00B7167F">
        <w:t>.</w:t>
      </w:r>
    </w:p>
    <w:p w14:paraId="2FD0A862" w14:textId="46BF27D6" w:rsidR="00B7167F" w:rsidRPr="00B7167F" w:rsidRDefault="00B7167F" w:rsidP="00B7167F">
      <w:pPr>
        <w:pStyle w:val="ListParagraph"/>
      </w:pPr>
      <w:r w:rsidRPr="00B7167F">
        <w:t xml:space="preserve">Support a </w:t>
      </w:r>
      <w:r w:rsidR="00D54DA7">
        <w:t>multi-</w:t>
      </w:r>
      <w:r w:rsidRPr="00B7167F">
        <w:t xml:space="preserve">million </w:t>
      </w:r>
      <w:r w:rsidR="00D54DA7">
        <w:t xml:space="preserve">dollar </w:t>
      </w:r>
      <w:r w:rsidRPr="00B7167F">
        <w:t>a year commercial fishing industry</w:t>
      </w:r>
    </w:p>
    <w:p w14:paraId="72D87B69" w14:textId="57FD038B" w:rsidR="00B7167F" w:rsidRPr="00B7167F" w:rsidRDefault="00B7167F" w:rsidP="00B7167F">
      <w:pPr>
        <w:pStyle w:val="ListParagraph"/>
      </w:pPr>
      <w:r w:rsidRPr="00B7167F">
        <w:t>Support 43,000 recreational fishers</w:t>
      </w:r>
    </w:p>
    <w:p w14:paraId="78B08FBD" w14:textId="68C04411" w:rsidR="00B7167F" w:rsidRPr="00B7167F" w:rsidRDefault="00B7167F" w:rsidP="00B7167F">
      <w:pPr>
        <w:pStyle w:val="ListParagraph"/>
      </w:pPr>
      <w:r w:rsidRPr="00B7167F">
        <w:t>Suppl</w:t>
      </w:r>
      <w:r w:rsidR="00D54DA7">
        <w:t>ied</w:t>
      </w:r>
      <w:r w:rsidRPr="00B7167F">
        <w:t xml:space="preserve"> sand and gravel </w:t>
      </w:r>
      <w:r w:rsidR="00B8672C">
        <w:t>for</w:t>
      </w:r>
      <w:r w:rsidRPr="00B7167F">
        <w:t xml:space="preserve"> Sydney’s construction industry worth an estimated $100</w:t>
      </w:r>
      <w:r>
        <w:t xml:space="preserve"> </w:t>
      </w:r>
      <w:r w:rsidRPr="00B7167F">
        <w:t>million a year</w:t>
      </w:r>
    </w:p>
    <w:p w14:paraId="67930C69" w14:textId="08FF937C" w:rsidR="00B7167F" w:rsidRPr="00B7167F" w:rsidRDefault="00B7167F" w:rsidP="00B7167F">
      <w:pPr>
        <w:pStyle w:val="ListParagraph"/>
      </w:pPr>
      <w:r w:rsidRPr="00B7167F">
        <w:t>Attract more than 10 million visitors each year generating over $60 million</w:t>
      </w:r>
      <w:r>
        <w:t xml:space="preserve"> </w:t>
      </w:r>
      <w:r w:rsidRPr="00B7167F">
        <w:t>annually in tourism and recreation</w:t>
      </w:r>
    </w:p>
    <w:p w14:paraId="0F5009E4" w14:textId="4C7200C8" w:rsidR="00B7167F" w:rsidRPr="00B7167F" w:rsidRDefault="00B8672C" w:rsidP="00B7167F">
      <w:pPr>
        <w:pStyle w:val="ListParagraph"/>
      </w:pPr>
      <w:r>
        <w:t>Support the production of</w:t>
      </w:r>
      <w:r w:rsidR="00B7167F" w:rsidRPr="00B7167F">
        <w:t xml:space="preserve"> NSW’s electricity using water from </w:t>
      </w:r>
      <w:r w:rsidR="00BF2D5D">
        <w:t xml:space="preserve">the </w:t>
      </w:r>
      <w:bookmarkStart w:id="4" w:name="_GoBack"/>
      <w:bookmarkEnd w:id="4"/>
      <w:r w:rsidR="00B7167F" w:rsidRPr="00B7167F">
        <w:t>catchment’s rivers</w:t>
      </w:r>
      <w:r w:rsidR="00C16AE1">
        <w:t>.</w:t>
      </w:r>
    </w:p>
    <w:p w14:paraId="00928227" w14:textId="56AEC992" w:rsidR="00B8672C" w:rsidRDefault="00D54DA7" w:rsidP="0057711A">
      <w:pPr>
        <w:rPr>
          <w:i/>
          <w:iCs/>
        </w:rPr>
      </w:pPr>
      <w:r>
        <w:rPr>
          <w:i/>
          <w:iCs/>
        </w:rPr>
        <w:t xml:space="preserve"> </w:t>
      </w:r>
      <w:r w:rsidR="00B8672C">
        <w:rPr>
          <w:i/>
          <w:iCs/>
        </w:rPr>
        <w:t xml:space="preserve">(These figures </w:t>
      </w:r>
      <w:r>
        <w:rPr>
          <w:i/>
          <w:iCs/>
        </w:rPr>
        <w:t>adapted</w:t>
      </w:r>
      <w:r w:rsidR="00B8672C">
        <w:rPr>
          <w:i/>
          <w:iCs/>
        </w:rPr>
        <w:t xml:space="preserve"> from Hawkesbury-Nepean River Health Strategy 2007)</w:t>
      </w:r>
    </w:p>
    <w:p w14:paraId="291E2B15" w14:textId="58E5BD0D" w:rsidR="0057711A" w:rsidRDefault="003A3529" w:rsidP="0057711A">
      <w:hyperlink r:id="rId26" w:history="1">
        <w:r w:rsidR="0057711A" w:rsidRPr="00E63E43">
          <w:rPr>
            <w:rStyle w:val="Hyperlink"/>
          </w:rPr>
          <w:t>https://archive.lls.nsw.gov.au/__data/assets/pdf_file/</w:t>
        </w:r>
        <w:r w:rsidR="0057711A" w:rsidRPr="00E63E43">
          <w:rPr>
            <w:rStyle w:val="Hyperlink"/>
          </w:rPr>
          <w:t>0</w:t>
        </w:r>
        <w:r w:rsidR="0057711A" w:rsidRPr="00E63E43">
          <w:rPr>
            <w:rStyle w:val="Hyperlink"/>
          </w:rPr>
          <w:t>009/496791/archive-hawkesbury-nepean-river-health-strategy-vol-1.pdf</w:t>
        </w:r>
      </w:hyperlink>
      <w:r w:rsidR="0057711A">
        <w:t xml:space="preserve"> </w:t>
      </w:r>
    </w:p>
    <w:p w14:paraId="22A61C42" w14:textId="72281474" w:rsidR="0057711A" w:rsidRDefault="0057711A" w:rsidP="00B8672C">
      <w:r>
        <w:t>Share with your class a PMI about the future of the Hawkesbury-</w:t>
      </w:r>
      <w:r w:rsidRPr="0057711A">
        <w:t>Nepean</w:t>
      </w:r>
      <w:r>
        <w:t xml:space="preserve"> Valley.</w:t>
      </w:r>
    </w:p>
    <w:tbl>
      <w:tblPr>
        <w:tblStyle w:val="NSWSESTableStyle1"/>
        <w:tblW w:w="10545" w:type="dxa"/>
        <w:tblLook w:val="04A0" w:firstRow="1" w:lastRow="0" w:firstColumn="1" w:lastColumn="0" w:noHBand="0" w:noVBand="1"/>
      </w:tblPr>
      <w:tblGrid>
        <w:gridCol w:w="3515"/>
        <w:gridCol w:w="3515"/>
        <w:gridCol w:w="3515"/>
      </w:tblGrid>
      <w:tr w:rsidR="0057711A" w:rsidRPr="00AA09E8" w14:paraId="02D9DB13" w14:textId="77777777" w:rsidTr="0057711A">
        <w:trPr>
          <w:cnfStyle w:val="100000000000" w:firstRow="1" w:lastRow="0" w:firstColumn="0" w:lastColumn="0" w:oddVBand="0" w:evenVBand="0" w:oddHBand="0"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3515" w:type="dxa"/>
            <w:tcBorders>
              <w:bottom w:val="nil"/>
            </w:tcBorders>
          </w:tcPr>
          <w:p w14:paraId="4E6348F3" w14:textId="7B2DBFB1" w:rsidR="0057711A" w:rsidRPr="00AA09E8" w:rsidRDefault="0057711A" w:rsidP="006731E6">
            <w:pPr>
              <w:spacing w:after="0"/>
              <w:jc w:val="center"/>
            </w:pPr>
            <w:r w:rsidRPr="0057711A">
              <w:t xml:space="preserve">Pluses of future development </w:t>
            </w:r>
            <w:r>
              <w:br/>
            </w:r>
            <w:r w:rsidRPr="0057711A">
              <w:t>in this area</w:t>
            </w:r>
          </w:p>
        </w:tc>
        <w:tc>
          <w:tcPr>
            <w:tcW w:w="3515" w:type="dxa"/>
            <w:tcBorders>
              <w:bottom w:val="nil"/>
            </w:tcBorders>
          </w:tcPr>
          <w:p w14:paraId="51F26FC9" w14:textId="7E9026CF" w:rsidR="0057711A" w:rsidRPr="00AA09E8" w:rsidRDefault="0057711A" w:rsidP="006731E6">
            <w:pPr>
              <w:spacing w:after="0"/>
              <w:jc w:val="center"/>
              <w:cnfStyle w:val="100000000000" w:firstRow="1" w:lastRow="0" w:firstColumn="0" w:lastColumn="0" w:oddVBand="0" w:evenVBand="0" w:oddHBand="0" w:evenHBand="0" w:firstRowFirstColumn="0" w:firstRowLastColumn="0" w:lastRowFirstColumn="0" w:lastRowLastColumn="0"/>
            </w:pPr>
            <w:r w:rsidRPr="0057711A">
              <w:t>Minuses of future development</w:t>
            </w:r>
            <w:r>
              <w:br/>
            </w:r>
            <w:r w:rsidRPr="0057711A">
              <w:t>in this area</w:t>
            </w:r>
          </w:p>
        </w:tc>
        <w:tc>
          <w:tcPr>
            <w:tcW w:w="3515" w:type="dxa"/>
            <w:tcBorders>
              <w:bottom w:val="nil"/>
            </w:tcBorders>
          </w:tcPr>
          <w:p w14:paraId="5CB7663B" w14:textId="15C988C1" w:rsidR="0057711A" w:rsidRDefault="0057711A" w:rsidP="006731E6">
            <w:pPr>
              <w:spacing w:after="0"/>
              <w:jc w:val="center"/>
              <w:cnfStyle w:val="100000000000" w:firstRow="1" w:lastRow="0" w:firstColumn="0" w:lastColumn="0" w:oddVBand="0" w:evenVBand="0" w:oddHBand="0" w:evenHBand="0" w:firstRowFirstColumn="0" w:firstRowLastColumn="0" w:lastRowFirstColumn="0" w:lastRowLastColumn="0"/>
            </w:pPr>
            <w:r w:rsidRPr="0057711A">
              <w:t xml:space="preserve">Interesting </w:t>
            </w:r>
            <w:r w:rsidR="00F630AA">
              <w:t>f</w:t>
            </w:r>
            <w:r w:rsidRPr="0057711A">
              <w:t>acts about this area</w:t>
            </w:r>
          </w:p>
        </w:tc>
      </w:tr>
      <w:tr w:rsidR="0057711A" w:rsidRPr="00AA09E8" w14:paraId="4A5C16E9" w14:textId="77777777" w:rsidTr="0057711A">
        <w:trPr>
          <w:trHeight w:val="6009"/>
        </w:trPr>
        <w:tc>
          <w:tcPr>
            <w:cnfStyle w:val="001000000000" w:firstRow="0" w:lastRow="0" w:firstColumn="1" w:lastColumn="0" w:oddVBand="0" w:evenVBand="0" w:oddHBand="0" w:evenHBand="0" w:firstRowFirstColumn="0" w:firstRowLastColumn="0" w:lastRowFirstColumn="0" w:lastRowLastColumn="0"/>
            <w:tcW w:w="3515" w:type="dxa"/>
            <w:tcBorders>
              <w:top w:val="nil"/>
              <w:bottom w:val="single" w:sz="4" w:space="0" w:color="auto"/>
              <w:right w:val="single" w:sz="4" w:space="0" w:color="auto"/>
            </w:tcBorders>
            <w:shd w:val="clear" w:color="auto" w:fill="auto"/>
          </w:tcPr>
          <w:p w14:paraId="7AB6221E" w14:textId="7AFEA2C2" w:rsidR="0057711A" w:rsidRPr="007E1933" w:rsidRDefault="0057711A" w:rsidP="006731E6">
            <w:pPr>
              <w:spacing w:after="0"/>
              <w:jc w:val="center"/>
            </w:pPr>
          </w:p>
        </w:tc>
        <w:tc>
          <w:tcPr>
            <w:tcW w:w="3515" w:type="dxa"/>
            <w:tcBorders>
              <w:top w:val="nil"/>
              <w:left w:val="single" w:sz="4" w:space="0" w:color="auto"/>
              <w:bottom w:val="single" w:sz="4" w:space="0" w:color="auto"/>
            </w:tcBorders>
          </w:tcPr>
          <w:p w14:paraId="3847DE46" w14:textId="77777777" w:rsidR="0057711A" w:rsidRPr="00AA09E8" w:rsidRDefault="0057711A" w:rsidP="006731E6">
            <w:pPr>
              <w:spacing w:after="0"/>
              <w:cnfStyle w:val="000000000000" w:firstRow="0" w:lastRow="0" w:firstColumn="0" w:lastColumn="0" w:oddVBand="0" w:evenVBand="0" w:oddHBand="0" w:evenHBand="0" w:firstRowFirstColumn="0" w:firstRowLastColumn="0" w:lastRowFirstColumn="0" w:lastRowLastColumn="0"/>
            </w:pPr>
          </w:p>
        </w:tc>
        <w:tc>
          <w:tcPr>
            <w:tcW w:w="3515" w:type="dxa"/>
            <w:tcBorders>
              <w:top w:val="nil"/>
              <w:left w:val="single" w:sz="4" w:space="0" w:color="auto"/>
              <w:bottom w:val="single" w:sz="4" w:space="0" w:color="auto"/>
            </w:tcBorders>
          </w:tcPr>
          <w:p w14:paraId="3826FA46" w14:textId="77777777" w:rsidR="0057711A" w:rsidRPr="00AA09E8" w:rsidRDefault="0057711A" w:rsidP="006731E6">
            <w:pPr>
              <w:spacing w:after="0"/>
              <w:cnfStyle w:val="000000000000" w:firstRow="0" w:lastRow="0" w:firstColumn="0" w:lastColumn="0" w:oddVBand="0" w:evenVBand="0" w:oddHBand="0" w:evenHBand="0" w:firstRowFirstColumn="0" w:firstRowLastColumn="0" w:lastRowFirstColumn="0" w:lastRowLastColumn="0"/>
            </w:pPr>
          </w:p>
        </w:tc>
      </w:tr>
    </w:tbl>
    <w:p w14:paraId="7964949C" w14:textId="77777777" w:rsidR="0057711A" w:rsidRPr="00B7167F" w:rsidRDefault="0057711A" w:rsidP="0057711A"/>
    <w:sectPr w:rsidR="0057711A" w:rsidRPr="00B7167F" w:rsidSect="00664A92">
      <w:headerReference w:type="even" r:id="rId27"/>
      <w:headerReference w:type="default" r:id="rId28"/>
      <w:footerReference w:type="even" r:id="rId29"/>
      <w:footerReference w:type="default" r:id="rId30"/>
      <w:headerReference w:type="first" r:id="rId31"/>
      <w:footerReference w:type="first" r:id="rId32"/>
      <w:pgSz w:w="11900" w:h="16840"/>
      <w:pgMar w:top="1975" w:right="720" w:bottom="1490" w:left="720" w:header="426" w:footer="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66E6A6" w14:textId="77777777" w:rsidR="003A3529" w:rsidRDefault="003A3529" w:rsidP="00446B8D">
      <w:r>
        <w:separator/>
      </w:r>
    </w:p>
    <w:p w14:paraId="02AB2DFF" w14:textId="77777777" w:rsidR="003A3529" w:rsidRDefault="003A3529" w:rsidP="00446B8D"/>
  </w:endnote>
  <w:endnote w:type="continuationSeparator" w:id="0">
    <w:p w14:paraId="19302717" w14:textId="77777777" w:rsidR="003A3529" w:rsidRDefault="003A3529" w:rsidP="00446B8D">
      <w:r>
        <w:continuationSeparator/>
      </w:r>
    </w:p>
    <w:p w14:paraId="67584CA2" w14:textId="77777777" w:rsidR="003A3529" w:rsidRDefault="003A3529" w:rsidP="00446B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Lucida Grande">
    <w:altName w:val="Segoe UI"/>
    <w:charset w:val="00"/>
    <w:family w:val="swiss"/>
    <w:pitch w:val="variable"/>
    <w:sig w:usb0="E1000AEF" w:usb1="5000A1FF" w:usb2="00000000" w:usb3="00000000" w:csb0="000001B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Brevia">
    <w:altName w:val="Corbel"/>
    <w:panose1 w:val="00000000000000000000"/>
    <w:charset w:val="4D"/>
    <w:family w:val="swiss"/>
    <w:notTrueType/>
    <w:pitch w:val="variable"/>
    <w:sig w:usb0="A000002F" w:usb1="5000205B"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B0E849" w14:textId="77777777" w:rsidR="00441CAF" w:rsidRDefault="00441C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C08234" w14:textId="092E1ED0" w:rsidR="00225484" w:rsidRPr="00CE436E" w:rsidRDefault="00114DEB" w:rsidP="00CE436E">
    <w:pPr>
      <w:pStyle w:val="Footer"/>
      <w:spacing w:after="0"/>
      <w:jc w:val="center"/>
      <w:rPr>
        <w:color w:val="FFFFFF" w:themeColor="background1"/>
      </w:rPr>
    </w:pPr>
    <w:r w:rsidRPr="00CE436E">
      <w:rPr>
        <w:noProof/>
        <w:color w:val="FFFFFF" w:themeColor="background1"/>
        <w:lang w:val="en-US" w:eastAsia="en-US"/>
      </w:rPr>
      <w:drawing>
        <wp:anchor distT="0" distB="0" distL="114300" distR="114300" simplePos="0" relativeHeight="251662336" behindDoc="1" locked="0" layoutInCell="1" allowOverlap="1" wp14:anchorId="78B3CBE4" wp14:editId="1E9BAE0C">
          <wp:simplePos x="0" y="0"/>
          <wp:positionH relativeFrom="column">
            <wp:posOffset>-221615</wp:posOffset>
          </wp:positionH>
          <wp:positionV relativeFrom="paragraph">
            <wp:posOffset>-181321</wp:posOffset>
          </wp:positionV>
          <wp:extent cx="480400" cy="519229"/>
          <wp:effectExtent l="0" t="0" r="2540" b="190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waratah-nsw-government-reverse-png-logo.png"/>
                  <pic:cNvPicPr/>
                </pic:nvPicPr>
                <pic:blipFill>
                  <a:blip r:embed="rId1">
                    <a:extLst>
                      <a:ext uri="{28A0092B-C50C-407E-A947-70E740481C1C}">
                        <a14:useLocalDpi xmlns:a14="http://schemas.microsoft.com/office/drawing/2010/main" val="0"/>
                      </a:ext>
                    </a:extLst>
                  </a:blip>
                  <a:stretch>
                    <a:fillRect/>
                  </a:stretch>
                </pic:blipFill>
                <pic:spPr>
                  <a:xfrm>
                    <a:off x="0" y="0"/>
                    <a:ext cx="480400" cy="519229"/>
                  </a:xfrm>
                  <a:prstGeom prst="rect">
                    <a:avLst/>
                  </a:prstGeom>
                </pic:spPr>
              </pic:pic>
            </a:graphicData>
          </a:graphic>
          <wp14:sizeRelH relativeFrom="margin">
            <wp14:pctWidth>0</wp14:pctWidth>
          </wp14:sizeRelH>
          <wp14:sizeRelV relativeFrom="margin">
            <wp14:pctHeight>0</wp14:pctHeight>
          </wp14:sizeRelV>
        </wp:anchor>
      </w:drawing>
    </w:r>
    <w:r w:rsidR="00AC2E5E">
      <w:rPr>
        <w:color w:val="FFFFFF" w:themeColor="background1"/>
        <w:lang w:val="en-AU"/>
      </w:rPr>
      <w:t xml:space="preserve"> </w:t>
    </w:r>
    <w:r w:rsidR="00BA2354">
      <w:rPr>
        <w:color w:val="FFFFFF" w:themeColor="background1"/>
        <w:lang w:val="en-AU"/>
      </w:rPr>
      <w:t>Inquiry Task</w:t>
    </w:r>
    <w:r w:rsidR="00CE436E">
      <w:rPr>
        <w:color w:val="FFFFFF" w:themeColor="background1"/>
        <w:lang w:val="en-AU"/>
      </w:rPr>
      <w:t xml:space="preserve"> </w:t>
    </w:r>
    <w:r w:rsidR="00225484" w:rsidRPr="00CE436E">
      <w:rPr>
        <w:color w:val="FFFFFF" w:themeColor="background1"/>
      </w:rPr>
      <w:t xml:space="preserve">| Page </w:t>
    </w:r>
    <w:r w:rsidR="00225484" w:rsidRPr="00CE436E">
      <w:rPr>
        <w:color w:val="FFFFFF" w:themeColor="background1"/>
      </w:rPr>
      <w:fldChar w:fldCharType="begin"/>
    </w:r>
    <w:r w:rsidR="00225484" w:rsidRPr="00CE436E">
      <w:rPr>
        <w:color w:val="FFFFFF" w:themeColor="background1"/>
      </w:rPr>
      <w:instrText xml:space="preserve"> PAGE   \* MERGEFORMAT </w:instrText>
    </w:r>
    <w:r w:rsidR="00225484" w:rsidRPr="00CE436E">
      <w:rPr>
        <w:color w:val="FFFFFF" w:themeColor="background1"/>
      </w:rPr>
      <w:fldChar w:fldCharType="separate"/>
    </w:r>
    <w:r w:rsidR="003A3529">
      <w:rPr>
        <w:noProof/>
        <w:color w:val="FFFFFF" w:themeColor="background1"/>
      </w:rPr>
      <w:t>1</w:t>
    </w:r>
    <w:r w:rsidR="00225484" w:rsidRPr="00CE436E">
      <w:rPr>
        <w:noProof/>
        <w:color w:val="FFFFFF" w:themeColor="background1"/>
      </w:rPr>
      <w:fldChar w:fldCharType="end"/>
    </w:r>
  </w:p>
  <w:p w14:paraId="21219678" w14:textId="77777777" w:rsidR="005C4F6C" w:rsidRDefault="005C4F6C" w:rsidP="00446B8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E9FC8" w14:textId="77777777" w:rsidR="00896484" w:rsidRDefault="0070781E" w:rsidP="00446B8D">
    <w:pPr>
      <w:pStyle w:val="Footer"/>
    </w:pPr>
    <w:r w:rsidRPr="006A5D59">
      <w:t xml:space="preserve">Document footer | Version | Page </w:t>
    </w:r>
    <w:r w:rsidRPr="006A5D59">
      <w:fldChar w:fldCharType="begin"/>
    </w:r>
    <w:r w:rsidRPr="006A5D59">
      <w:instrText xml:space="preserve"> PAGE   \* MERGEFORMAT </w:instrText>
    </w:r>
    <w:r w:rsidRPr="006A5D59">
      <w:fldChar w:fldCharType="separate"/>
    </w:r>
    <w:r w:rsidR="006A5D59">
      <w:rPr>
        <w:noProof/>
      </w:rPr>
      <w:t>1</w:t>
    </w:r>
    <w:r w:rsidRPr="006A5D59">
      <w:rPr>
        <w:noProof/>
      </w:rPr>
      <w:fldChar w:fldCharType="end"/>
    </w:r>
    <w:r w:rsidR="00896484">
      <w:ptab w:relativeTo="margin" w:alignment="center" w:leader="none"/>
    </w:r>
    <w:r w:rsidR="00896484">
      <w:ptab w:relativeTo="margin" w:alignment="right" w:leader="none"/>
    </w:r>
  </w:p>
  <w:p w14:paraId="00097FA8" w14:textId="77777777" w:rsidR="005C4F6C" w:rsidRDefault="005C4F6C" w:rsidP="00446B8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3F5A65" w14:textId="77777777" w:rsidR="003A3529" w:rsidRDefault="003A3529" w:rsidP="00446B8D">
      <w:r>
        <w:separator/>
      </w:r>
    </w:p>
    <w:p w14:paraId="5D7B9C52" w14:textId="77777777" w:rsidR="003A3529" w:rsidRDefault="003A3529" w:rsidP="00446B8D"/>
  </w:footnote>
  <w:footnote w:type="continuationSeparator" w:id="0">
    <w:p w14:paraId="3E6C7A39" w14:textId="77777777" w:rsidR="003A3529" w:rsidRDefault="003A3529" w:rsidP="00446B8D">
      <w:r>
        <w:continuationSeparator/>
      </w:r>
    </w:p>
    <w:p w14:paraId="6299C2FB" w14:textId="77777777" w:rsidR="003A3529" w:rsidRDefault="003A3529" w:rsidP="00446B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94DA5E" w14:textId="77777777" w:rsidR="00441CAF" w:rsidRDefault="00441C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23820B" w14:textId="2F4A2BB9" w:rsidR="00463346" w:rsidRPr="00441CAF" w:rsidRDefault="00CE436E" w:rsidP="00463346">
    <w:pPr>
      <w:pStyle w:val="Header"/>
      <w:spacing w:after="0"/>
      <w:rPr>
        <w:rFonts w:ascii="Brevia" w:hAnsi="Brevia"/>
        <w:i/>
        <w:iCs/>
        <w:sz w:val="28"/>
        <w:szCs w:val="28"/>
      </w:rPr>
    </w:pPr>
    <w:r w:rsidRPr="00441CAF">
      <w:rPr>
        <w:noProof/>
        <w:sz w:val="28"/>
        <w:szCs w:val="28"/>
        <w:lang w:val="en-US" w:eastAsia="en-US"/>
      </w:rPr>
      <w:drawing>
        <wp:anchor distT="0" distB="0" distL="114300" distR="114300" simplePos="0" relativeHeight="251661312" behindDoc="1" locked="0" layoutInCell="1" allowOverlap="1" wp14:anchorId="4510BB2E" wp14:editId="7DB324B6">
          <wp:simplePos x="0" y="0"/>
          <wp:positionH relativeFrom="page">
            <wp:posOffset>-45267</wp:posOffset>
          </wp:positionH>
          <wp:positionV relativeFrom="page">
            <wp:posOffset>-172016</wp:posOffset>
          </wp:positionV>
          <wp:extent cx="7620635" cy="10864159"/>
          <wp:effectExtent l="0" t="0" r="0" b="0"/>
          <wp:wrapNone/>
          <wp:docPr id="27" name="Picture 27" descr="letterhea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etterhead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0864159"/>
                  </a:xfrm>
                  <a:prstGeom prst="rect">
                    <a:avLst/>
                  </a:prstGeom>
                  <a:noFill/>
                  <a:ln>
                    <a:noFill/>
                  </a:ln>
                </pic:spPr>
              </pic:pic>
            </a:graphicData>
          </a:graphic>
          <wp14:sizeRelH relativeFrom="page">
            <wp14:pctWidth>0</wp14:pctWidth>
          </wp14:sizeRelH>
          <wp14:sizeRelV relativeFrom="page">
            <wp14:pctHeight>0</wp14:pctHeight>
          </wp14:sizeRelV>
        </wp:anchor>
      </w:drawing>
    </w:r>
    <w:r w:rsidR="00463346" w:rsidRPr="00441CAF">
      <w:rPr>
        <w:rFonts w:ascii="Brevia" w:hAnsi="Brevia"/>
        <w:i/>
        <w:iCs/>
        <w:sz w:val="28"/>
        <w:szCs w:val="28"/>
        <w:lang w:val="en-AU"/>
      </w:rPr>
      <w:t>Water i</w:t>
    </w:r>
    <w:r w:rsidR="00463346" w:rsidRPr="00441CAF">
      <w:rPr>
        <w:rFonts w:ascii="Brevia" w:hAnsi="Brevia"/>
        <w:i/>
        <w:iCs/>
        <w:sz w:val="28"/>
        <w:szCs w:val="28"/>
      </w:rPr>
      <w:t>n the World</w:t>
    </w:r>
  </w:p>
  <w:p w14:paraId="0040B20C" w14:textId="77777777" w:rsidR="00463346" w:rsidRPr="00441CAF" w:rsidRDefault="00463346" w:rsidP="00463346">
    <w:pPr>
      <w:pStyle w:val="Header"/>
      <w:spacing w:after="0"/>
      <w:rPr>
        <w:rFonts w:ascii="Brevia" w:hAnsi="Brevia"/>
        <w:sz w:val="28"/>
        <w:szCs w:val="28"/>
      </w:rPr>
    </w:pPr>
    <w:r w:rsidRPr="00441CAF">
      <w:rPr>
        <w:rFonts w:ascii="Brevia" w:hAnsi="Brevia"/>
        <w:sz w:val="28"/>
        <w:szCs w:val="28"/>
      </w:rPr>
      <w:t>Flooding in the Hawkesbury-Nepean Valley</w:t>
    </w:r>
  </w:p>
  <w:p w14:paraId="6820C55B" w14:textId="66818933" w:rsidR="005C4F6C" w:rsidRPr="00441CAF" w:rsidRDefault="00463346" w:rsidP="00463346">
    <w:pPr>
      <w:pStyle w:val="Header"/>
      <w:spacing w:after="0"/>
      <w:rPr>
        <w:rFonts w:ascii="Brevia" w:hAnsi="Brevia"/>
        <w:sz w:val="28"/>
        <w:szCs w:val="28"/>
      </w:rPr>
    </w:pPr>
    <w:r w:rsidRPr="00441CAF">
      <w:rPr>
        <w:rFonts w:ascii="Brevia" w:hAnsi="Brevia"/>
        <w:sz w:val="28"/>
        <w:szCs w:val="28"/>
      </w:rPr>
      <w:t>Stage 4 Geography Resources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C1E32" w14:textId="77777777" w:rsidR="0070781E" w:rsidRDefault="0070781E" w:rsidP="00446B8D">
    <w:pPr>
      <w:pStyle w:val="Header"/>
    </w:pPr>
  </w:p>
  <w:p w14:paraId="402F4040" w14:textId="77777777" w:rsidR="0070781E" w:rsidRDefault="0070781E" w:rsidP="00446B8D">
    <w:pPr>
      <w:pStyle w:val="Header"/>
    </w:pPr>
  </w:p>
  <w:p w14:paraId="6FC0BA27" w14:textId="77777777" w:rsidR="00A62816" w:rsidRPr="0070781E" w:rsidRDefault="0070781E" w:rsidP="00446B8D">
    <w:pPr>
      <w:pStyle w:val="Header"/>
    </w:pPr>
    <w:r w:rsidRPr="0070781E">
      <w:rPr>
        <w:noProof/>
        <w:lang w:val="en-US" w:eastAsia="en-US"/>
      </w:rPr>
      <w:drawing>
        <wp:anchor distT="0" distB="0" distL="114300" distR="114300" simplePos="0" relativeHeight="251659264" behindDoc="1" locked="0" layoutInCell="1" allowOverlap="1" wp14:anchorId="728AC76D" wp14:editId="511199AE">
          <wp:simplePos x="0" y="0"/>
          <wp:positionH relativeFrom="page">
            <wp:align>left</wp:align>
          </wp:positionH>
          <wp:positionV relativeFrom="page">
            <wp:align>top</wp:align>
          </wp:positionV>
          <wp:extent cx="7620635" cy="10774045"/>
          <wp:effectExtent l="0" t="0" r="0" b="8255"/>
          <wp:wrapNone/>
          <wp:docPr id="29" name="Picture 29" descr="letterhea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etterhead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0774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781E">
      <w:t>Page Title</w:t>
    </w:r>
    <w:r w:rsidR="004807BC" w:rsidRPr="0070781E">
      <w:tab/>
    </w:r>
  </w:p>
  <w:p w14:paraId="6A06467D" w14:textId="77777777" w:rsidR="005C4F6C" w:rsidRDefault="005C4F6C" w:rsidP="00446B8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2E6CB8"/>
    <w:multiLevelType w:val="hybridMultilevel"/>
    <w:tmpl w:val="88220BEE"/>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7D339BD"/>
    <w:multiLevelType w:val="hybridMultilevel"/>
    <w:tmpl w:val="66BC9EC2"/>
    <w:lvl w:ilvl="0" w:tplc="07603BB0">
      <w:start w:val="1"/>
      <w:numFmt w:val="bullet"/>
      <w:pStyle w:val="ListParagraph"/>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A8179AB"/>
    <w:multiLevelType w:val="hybridMultilevel"/>
    <w:tmpl w:val="06B0DA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D0050B8"/>
    <w:multiLevelType w:val="hybridMultilevel"/>
    <w:tmpl w:val="ECE464D2"/>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DC6389C"/>
    <w:multiLevelType w:val="hybridMultilevel"/>
    <w:tmpl w:val="CB66A9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EE7227A"/>
    <w:multiLevelType w:val="multilevel"/>
    <w:tmpl w:val="A8881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5F07BB5"/>
    <w:multiLevelType w:val="hybridMultilevel"/>
    <w:tmpl w:val="2E722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8DA0B5E"/>
    <w:multiLevelType w:val="hybridMultilevel"/>
    <w:tmpl w:val="965CABD8"/>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B182EC8"/>
    <w:multiLevelType w:val="hybridMultilevel"/>
    <w:tmpl w:val="B26EB8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4E322626"/>
    <w:multiLevelType w:val="hybridMultilevel"/>
    <w:tmpl w:val="978C617C"/>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50D41D46"/>
    <w:multiLevelType w:val="multilevel"/>
    <w:tmpl w:val="63E0E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6FB22C1"/>
    <w:multiLevelType w:val="hybridMultilevel"/>
    <w:tmpl w:val="040C87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63BB5150"/>
    <w:multiLevelType w:val="hybridMultilevel"/>
    <w:tmpl w:val="5BEABB36"/>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7F470CA1"/>
    <w:multiLevelType w:val="multilevel"/>
    <w:tmpl w:val="51A237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10"/>
  </w:num>
  <w:num w:numId="3">
    <w:abstractNumId w:val="13"/>
  </w:num>
  <w:num w:numId="4">
    <w:abstractNumId w:val="5"/>
  </w:num>
  <w:num w:numId="5">
    <w:abstractNumId w:val="11"/>
  </w:num>
  <w:num w:numId="6">
    <w:abstractNumId w:val="4"/>
  </w:num>
  <w:num w:numId="7">
    <w:abstractNumId w:val="2"/>
  </w:num>
  <w:num w:numId="8">
    <w:abstractNumId w:val="6"/>
  </w:num>
  <w:num w:numId="9">
    <w:abstractNumId w:val="9"/>
  </w:num>
  <w:num w:numId="10">
    <w:abstractNumId w:val="3"/>
  </w:num>
  <w:num w:numId="11">
    <w:abstractNumId w:val="1"/>
  </w:num>
  <w:num w:numId="12">
    <w:abstractNumId w:val="8"/>
  </w:num>
  <w:num w:numId="13">
    <w:abstractNumId w:val="7"/>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2594"/>
    <w:rsid w:val="00013B26"/>
    <w:rsid w:val="000621F5"/>
    <w:rsid w:val="00066D17"/>
    <w:rsid w:val="00067AD1"/>
    <w:rsid w:val="00067D12"/>
    <w:rsid w:val="0007029C"/>
    <w:rsid w:val="00092A4E"/>
    <w:rsid w:val="00092FBC"/>
    <w:rsid w:val="000D2F75"/>
    <w:rsid w:val="000E04E2"/>
    <w:rsid w:val="000F5E1D"/>
    <w:rsid w:val="00103F3A"/>
    <w:rsid w:val="00111AF4"/>
    <w:rsid w:val="00114DEB"/>
    <w:rsid w:val="00120ADC"/>
    <w:rsid w:val="001529D7"/>
    <w:rsid w:val="0017080D"/>
    <w:rsid w:val="00170E75"/>
    <w:rsid w:val="0019641E"/>
    <w:rsid w:val="001A24F9"/>
    <w:rsid w:val="001A2736"/>
    <w:rsid w:val="001A7E78"/>
    <w:rsid w:val="001B2594"/>
    <w:rsid w:val="001C3B73"/>
    <w:rsid w:val="001F5828"/>
    <w:rsid w:val="002136AC"/>
    <w:rsid w:val="00225484"/>
    <w:rsid w:val="00276280"/>
    <w:rsid w:val="00277A2A"/>
    <w:rsid w:val="002A03D2"/>
    <w:rsid w:val="002A2917"/>
    <w:rsid w:val="002A5FA9"/>
    <w:rsid w:val="002C4B83"/>
    <w:rsid w:val="002C548F"/>
    <w:rsid w:val="002D6A15"/>
    <w:rsid w:val="002F1D9A"/>
    <w:rsid w:val="002F4D68"/>
    <w:rsid w:val="003007CF"/>
    <w:rsid w:val="003202DB"/>
    <w:rsid w:val="00331228"/>
    <w:rsid w:val="003372EF"/>
    <w:rsid w:val="003408DA"/>
    <w:rsid w:val="00360085"/>
    <w:rsid w:val="0037268B"/>
    <w:rsid w:val="0039250E"/>
    <w:rsid w:val="003A3529"/>
    <w:rsid w:val="003C3D91"/>
    <w:rsid w:val="003D178A"/>
    <w:rsid w:val="003F2DDC"/>
    <w:rsid w:val="00400A19"/>
    <w:rsid w:val="00441CAF"/>
    <w:rsid w:val="00443657"/>
    <w:rsid w:val="004458FB"/>
    <w:rsid w:val="00446B8D"/>
    <w:rsid w:val="00452094"/>
    <w:rsid w:val="00463346"/>
    <w:rsid w:val="004807BC"/>
    <w:rsid w:val="004B78B8"/>
    <w:rsid w:val="004C4443"/>
    <w:rsid w:val="004E0F5F"/>
    <w:rsid w:val="004E226D"/>
    <w:rsid w:val="004F6DA7"/>
    <w:rsid w:val="0057711A"/>
    <w:rsid w:val="00582172"/>
    <w:rsid w:val="00584750"/>
    <w:rsid w:val="005C4F6C"/>
    <w:rsid w:val="005E04A2"/>
    <w:rsid w:val="00601FB3"/>
    <w:rsid w:val="006124F0"/>
    <w:rsid w:val="0062152D"/>
    <w:rsid w:val="00636563"/>
    <w:rsid w:val="00664A92"/>
    <w:rsid w:val="00665DA4"/>
    <w:rsid w:val="00673465"/>
    <w:rsid w:val="00683B78"/>
    <w:rsid w:val="00696BA0"/>
    <w:rsid w:val="006A4B06"/>
    <w:rsid w:val="006A5D59"/>
    <w:rsid w:val="006B36B5"/>
    <w:rsid w:val="006C0044"/>
    <w:rsid w:val="006F386E"/>
    <w:rsid w:val="00702755"/>
    <w:rsid w:val="0070776E"/>
    <w:rsid w:val="0070781E"/>
    <w:rsid w:val="007350B0"/>
    <w:rsid w:val="00773DB9"/>
    <w:rsid w:val="00781870"/>
    <w:rsid w:val="00797A51"/>
    <w:rsid w:val="007B646F"/>
    <w:rsid w:val="007C1788"/>
    <w:rsid w:val="007C5B0B"/>
    <w:rsid w:val="007C7DFC"/>
    <w:rsid w:val="007D7413"/>
    <w:rsid w:val="007E1933"/>
    <w:rsid w:val="007F4631"/>
    <w:rsid w:val="007F79B9"/>
    <w:rsid w:val="008038B2"/>
    <w:rsid w:val="00811362"/>
    <w:rsid w:val="008223D1"/>
    <w:rsid w:val="00823C1D"/>
    <w:rsid w:val="008312D5"/>
    <w:rsid w:val="00836378"/>
    <w:rsid w:val="0086230B"/>
    <w:rsid w:val="0088744D"/>
    <w:rsid w:val="00887DFA"/>
    <w:rsid w:val="00896484"/>
    <w:rsid w:val="008A0342"/>
    <w:rsid w:val="008A3E8C"/>
    <w:rsid w:val="00912ECA"/>
    <w:rsid w:val="00913E59"/>
    <w:rsid w:val="0091662C"/>
    <w:rsid w:val="009175E5"/>
    <w:rsid w:val="00935FF5"/>
    <w:rsid w:val="00954CB9"/>
    <w:rsid w:val="00963600"/>
    <w:rsid w:val="009732CD"/>
    <w:rsid w:val="00973D50"/>
    <w:rsid w:val="00987CFD"/>
    <w:rsid w:val="009A1A75"/>
    <w:rsid w:val="009C776A"/>
    <w:rsid w:val="009D1871"/>
    <w:rsid w:val="009E0AEC"/>
    <w:rsid w:val="009E2644"/>
    <w:rsid w:val="009F6988"/>
    <w:rsid w:val="00A00B98"/>
    <w:rsid w:val="00A10E80"/>
    <w:rsid w:val="00A137C7"/>
    <w:rsid w:val="00A152D2"/>
    <w:rsid w:val="00A21EFD"/>
    <w:rsid w:val="00A2435E"/>
    <w:rsid w:val="00A3574F"/>
    <w:rsid w:val="00A40D8C"/>
    <w:rsid w:val="00A56E26"/>
    <w:rsid w:val="00A62816"/>
    <w:rsid w:val="00A77717"/>
    <w:rsid w:val="00A95648"/>
    <w:rsid w:val="00AA09E8"/>
    <w:rsid w:val="00AB2AA8"/>
    <w:rsid w:val="00AC2E5E"/>
    <w:rsid w:val="00AE124E"/>
    <w:rsid w:val="00B065DE"/>
    <w:rsid w:val="00B7167F"/>
    <w:rsid w:val="00B8672C"/>
    <w:rsid w:val="00B9433A"/>
    <w:rsid w:val="00BA20BD"/>
    <w:rsid w:val="00BA2354"/>
    <w:rsid w:val="00BF2D5D"/>
    <w:rsid w:val="00C10E99"/>
    <w:rsid w:val="00C12FE3"/>
    <w:rsid w:val="00C16AE1"/>
    <w:rsid w:val="00C34D27"/>
    <w:rsid w:val="00C4051F"/>
    <w:rsid w:val="00C46AE9"/>
    <w:rsid w:val="00C51A73"/>
    <w:rsid w:val="00C528B9"/>
    <w:rsid w:val="00C55E4C"/>
    <w:rsid w:val="00C65DE1"/>
    <w:rsid w:val="00C77079"/>
    <w:rsid w:val="00C803FC"/>
    <w:rsid w:val="00C93567"/>
    <w:rsid w:val="00CA0BD8"/>
    <w:rsid w:val="00CD2BA4"/>
    <w:rsid w:val="00CE436E"/>
    <w:rsid w:val="00D049BD"/>
    <w:rsid w:val="00D04AA6"/>
    <w:rsid w:val="00D06A64"/>
    <w:rsid w:val="00D15A8A"/>
    <w:rsid w:val="00D46605"/>
    <w:rsid w:val="00D54DA7"/>
    <w:rsid w:val="00D62CCA"/>
    <w:rsid w:val="00D7064B"/>
    <w:rsid w:val="00D828FE"/>
    <w:rsid w:val="00DB6DF0"/>
    <w:rsid w:val="00DD0F0C"/>
    <w:rsid w:val="00DD383C"/>
    <w:rsid w:val="00DE1241"/>
    <w:rsid w:val="00DE78D2"/>
    <w:rsid w:val="00E24CD4"/>
    <w:rsid w:val="00E30BAE"/>
    <w:rsid w:val="00E361BE"/>
    <w:rsid w:val="00E6283E"/>
    <w:rsid w:val="00E7072F"/>
    <w:rsid w:val="00E71494"/>
    <w:rsid w:val="00E72900"/>
    <w:rsid w:val="00E8141F"/>
    <w:rsid w:val="00ED0132"/>
    <w:rsid w:val="00ED45FD"/>
    <w:rsid w:val="00ED62DE"/>
    <w:rsid w:val="00EF0C85"/>
    <w:rsid w:val="00F06B37"/>
    <w:rsid w:val="00F148A3"/>
    <w:rsid w:val="00F34B4D"/>
    <w:rsid w:val="00F45754"/>
    <w:rsid w:val="00F52592"/>
    <w:rsid w:val="00F61015"/>
    <w:rsid w:val="00F6116F"/>
    <w:rsid w:val="00F630AA"/>
    <w:rsid w:val="00F666B7"/>
    <w:rsid w:val="00F67280"/>
    <w:rsid w:val="00F73BBD"/>
    <w:rsid w:val="00F83219"/>
    <w:rsid w:val="00F85A65"/>
    <w:rsid w:val="00F93311"/>
    <w:rsid w:val="00F97E0A"/>
    <w:rsid w:val="00FA253B"/>
    <w:rsid w:val="00FC3DF3"/>
    <w:rsid w:val="00FE2470"/>
    <w:rsid w:val="00FF78E1"/>
    <w:rsid w:val="10AB513D"/>
  </w:rsids>
  <m:mathPr>
    <m:mathFont m:val="Cambria Math"/>
    <m:brkBin m:val="before"/>
    <m:brkBinSub m:val="--"/>
    <m:smallFrac/>
    <m:dispDef/>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53A8944A"/>
  <w15:chartTrackingRefBased/>
  <w15:docId w15:val="{B5E586EF-0334-4919-BC9F-743D9942EE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n-AU" w:eastAsia="en-AU"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7F4631"/>
    <w:pPr>
      <w:spacing w:after="240" w:line="264" w:lineRule="auto"/>
    </w:pPr>
    <w:rPr>
      <w:rFonts w:ascii="Arial" w:hAnsi="Arial" w:cs="Arial"/>
      <w:lang w:eastAsia="ja-JP"/>
    </w:rPr>
  </w:style>
  <w:style w:type="paragraph" w:styleId="Heading1">
    <w:name w:val="heading 1"/>
    <w:basedOn w:val="Normal"/>
    <w:next w:val="Normal"/>
    <w:link w:val="Heading1Char"/>
    <w:uiPriority w:val="9"/>
    <w:qFormat/>
    <w:rsid w:val="00446B8D"/>
    <w:pPr>
      <w:jc w:val="center"/>
      <w:outlineLvl w:val="0"/>
    </w:pPr>
    <w:rPr>
      <w:b/>
      <w:color w:val="1E3D78"/>
      <w:sz w:val="32"/>
    </w:rPr>
  </w:style>
  <w:style w:type="paragraph" w:styleId="Heading2">
    <w:name w:val="heading 2"/>
    <w:basedOn w:val="Normal"/>
    <w:next w:val="Normal"/>
    <w:link w:val="Heading2Char"/>
    <w:uiPriority w:val="9"/>
    <w:unhideWhenUsed/>
    <w:qFormat/>
    <w:rsid w:val="0070776E"/>
    <w:pPr>
      <w:keepNext/>
      <w:keepLines/>
      <w:spacing w:after="120"/>
      <w:outlineLvl w:val="1"/>
    </w:pPr>
    <w:rPr>
      <w:rFonts w:eastAsiaTheme="majorEastAsia"/>
      <w:b/>
      <w:bCs/>
      <w:color w:val="1E3D78"/>
      <w:sz w:val="28"/>
      <w:szCs w:val="28"/>
    </w:rPr>
  </w:style>
  <w:style w:type="paragraph" w:styleId="Heading3">
    <w:name w:val="heading 3"/>
    <w:basedOn w:val="Normal"/>
    <w:next w:val="Normal"/>
    <w:link w:val="Heading3Char"/>
    <w:uiPriority w:val="9"/>
    <w:unhideWhenUsed/>
    <w:qFormat/>
    <w:rsid w:val="007C5B0B"/>
    <w:pPr>
      <w:outlineLvl w:val="2"/>
    </w:pPr>
    <w:rPr>
      <w:b/>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1529D7"/>
    <w:pPr>
      <w:tabs>
        <w:tab w:val="center" w:pos="4320"/>
        <w:tab w:val="right" w:pos="8640"/>
      </w:tabs>
      <w:spacing w:after="120"/>
    </w:pPr>
    <w:rPr>
      <w:rFonts w:ascii="Arial" w:hAnsi="Arial" w:cs="Arial"/>
      <w:b/>
      <w:color w:val="1E3D78"/>
      <w:lang w:val="x-none" w:eastAsia="x-none"/>
    </w:rPr>
  </w:style>
  <w:style w:type="character" w:customStyle="1" w:styleId="HeaderChar">
    <w:name w:val="Header Char"/>
    <w:link w:val="Header"/>
    <w:uiPriority w:val="99"/>
    <w:rsid w:val="001529D7"/>
    <w:rPr>
      <w:rFonts w:ascii="Arial" w:hAnsi="Arial" w:cs="Arial"/>
      <w:b/>
      <w:color w:val="1E3D78"/>
      <w:lang w:val="x-none" w:eastAsia="x-none"/>
    </w:rPr>
  </w:style>
  <w:style w:type="paragraph" w:styleId="Footer">
    <w:name w:val="footer"/>
    <w:basedOn w:val="Normal"/>
    <w:link w:val="FooterChar"/>
    <w:uiPriority w:val="99"/>
    <w:unhideWhenUsed/>
    <w:rsid w:val="00F666B7"/>
    <w:pPr>
      <w:tabs>
        <w:tab w:val="center" w:pos="4320"/>
        <w:tab w:val="right" w:pos="8640"/>
      </w:tabs>
    </w:pPr>
    <w:rPr>
      <w:lang w:val="x-none" w:eastAsia="x-none"/>
    </w:rPr>
  </w:style>
  <w:style w:type="character" w:customStyle="1" w:styleId="FooterChar">
    <w:name w:val="Footer Char"/>
    <w:link w:val="Footer"/>
    <w:uiPriority w:val="99"/>
    <w:rsid w:val="00F666B7"/>
    <w:rPr>
      <w:sz w:val="24"/>
    </w:rPr>
  </w:style>
  <w:style w:type="paragraph" w:styleId="BalloonText">
    <w:name w:val="Balloon Text"/>
    <w:basedOn w:val="Normal"/>
    <w:link w:val="BalloonTextChar"/>
    <w:uiPriority w:val="99"/>
    <w:semiHidden/>
    <w:unhideWhenUsed/>
    <w:rsid w:val="00F666B7"/>
    <w:rPr>
      <w:rFonts w:ascii="Lucida Grande" w:hAnsi="Lucida Grande"/>
      <w:sz w:val="18"/>
      <w:szCs w:val="18"/>
      <w:lang w:val="x-none" w:eastAsia="x-none"/>
    </w:rPr>
  </w:style>
  <w:style w:type="character" w:customStyle="1" w:styleId="BalloonTextChar">
    <w:name w:val="Balloon Text Char"/>
    <w:link w:val="BalloonText"/>
    <w:uiPriority w:val="99"/>
    <w:semiHidden/>
    <w:rsid w:val="00F666B7"/>
    <w:rPr>
      <w:rFonts w:ascii="Lucida Grande" w:hAnsi="Lucida Grande" w:cs="Lucida Grande"/>
      <w:sz w:val="18"/>
      <w:szCs w:val="18"/>
    </w:rPr>
  </w:style>
  <w:style w:type="character" w:styleId="CommentReference">
    <w:name w:val="annotation reference"/>
    <w:uiPriority w:val="99"/>
    <w:semiHidden/>
    <w:unhideWhenUsed/>
    <w:rsid w:val="00DE1241"/>
    <w:rPr>
      <w:sz w:val="16"/>
      <w:szCs w:val="16"/>
    </w:rPr>
  </w:style>
  <w:style w:type="paragraph" w:styleId="CommentText">
    <w:name w:val="annotation text"/>
    <w:basedOn w:val="Normal"/>
    <w:link w:val="CommentTextChar"/>
    <w:uiPriority w:val="99"/>
    <w:semiHidden/>
    <w:unhideWhenUsed/>
    <w:rsid w:val="00DE1241"/>
  </w:style>
  <w:style w:type="character" w:customStyle="1" w:styleId="CommentTextChar">
    <w:name w:val="Comment Text Char"/>
    <w:link w:val="CommentText"/>
    <w:uiPriority w:val="99"/>
    <w:semiHidden/>
    <w:rsid w:val="00DE1241"/>
    <w:rPr>
      <w:lang w:eastAsia="ja-JP"/>
    </w:rPr>
  </w:style>
  <w:style w:type="paragraph" w:styleId="CommentSubject">
    <w:name w:val="annotation subject"/>
    <w:basedOn w:val="CommentText"/>
    <w:next w:val="CommentText"/>
    <w:link w:val="CommentSubjectChar"/>
    <w:uiPriority w:val="99"/>
    <w:semiHidden/>
    <w:unhideWhenUsed/>
    <w:rsid w:val="00DE1241"/>
    <w:rPr>
      <w:b/>
      <w:bCs/>
    </w:rPr>
  </w:style>
  <w:style w:type="character" w:customStyle="1" w:styleId="CommentSubjectChar">
    <w:name w:val="Comment Subject Char"/>
    <w:link w:val="CommentSubject"/>
    <w:uiPriority w:val="99"/>
    <w:semiHidden/>
    <w:rsid w:val="00DE1241"/>
    <w:rPr>
      <w:b/>
      <w:bCs/>
      <w:lang w:eastAsia="ja-JP"/>
    </w:rPr>
  </w:style>
  <w:style w:type="character" w:styleId="Hyperlink">
    <w:name w:val="Hyperlink"/>
    <w:basedOn w:val="DefaultParagraphFont"/>
    <w:uiPriority w:val="99"/>
    <w:unhideWhenUsed/>
    <w:rsid w:val="001A24F9"/>
    <w:rPr>
      <w:color w:val="0563C1" w:themeColor="hyperlink"/>
      <w:u w:val="single"/>
    </w:rPr>
  </w:style>
  <w:style w:type="character" w:styleId="FollowedHyperlink">
    <w:name w:val="FollowedHyperlink"/>
    <w:basedOn w:val="DefaultParagraphFont"/>
    <w:uiPriority w:val="99"/>
    <w:semiHidden/>
    <w:unhideWhenUsed/>
    <w:rsid w:val="00781870"/>
    <w:rPr>
      <w:color w:val="954F72" w:themeColor="followedHyperlink"/>
      <w:u w:val="single"/>
    </w:rPr>
  </w:style>
  <w:style w:type="table" w:styleId="TableGrid">
    <w:name w:val="Table Grid"/>
    <w:basedOn w:val="TableNormal"/>
    <w:uiPriority w:val="59"/>
    <w:rsid w:val="007078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SWSESTableStyle1">
    <w:name w:val="NSW SES Table Style 1"/>
    <w:basedOn w:val="TableNormal"/>
    <w:uiPriority w:val="99"/>
    <w:rsid w:val="00446B8D"/>
    <w:rPr>
      <w:rFonts w:ascii="Arial" w:hAnsi="Arial"/>
    </w:rPr>
    <w:tblPr>
      <w:tblBorders>
        <w:top w:val="single" w:sz="2" w:space="0" w:color="auto"/>
        <w:left w:val="single" w:sz="2" w:space="0" w:color="auto"/>
        <w:bottom w:val="single" w:sz="2" w:space="0" w:color="auto"/>
        <w:right w:val="single" w:sz="2" w:space="0" w:color="auto"/>
        <w:insideV w:val="single" w:sz="2" w:space="0" w:color="auto"/>
      </w:tblBorders>
    </w:tblPr>
    <w:tcPr>
      <w:tcMar>
        <w:top w:w="85" w:type="dxa"/>
        <w:left w:w="85" w:type="dxa"/>
        <w:bottom w:w="85" w:type="dxa"/>
        <w:right w:w="85" w:type="dxa"/>
      </w:tcMar>
    </w:tcPr>
    <w:tblStylePr w:type="firstRow">
      <w:pPr>
        <w:jc w:val="left"/>
      </w:pPr>
      <w:rPr>
        <w:rFonts w:ascii="Arial" w:hAnsi="Arial"/>
        <w:sz w:val="20"/>
      </w:rPr>
      <w:tblPr/>
      <w:tcPr>
        <w:shd w:val="clear" w:color="auto" w:fill="1E3D78"/>
        <w:vAlign w:val="center"/>
      </w:tcPr>
    </w:tblStylePr>
    <w:tblStylePr w:type="firstCol">
      <w:tblPr/>
      <w:tcPr>
        <w:shd w:val="clear" w:color="auto" w:fill="E7E6E6" w:themeFill="background2"/>
      </w:tcPr>
    </w:tblStylePr>
  </w:style>
  <w:style w:type="paragraph" w:styleId="NormalWeb">
    <w:name w:val="Normal (Web)"/>
    <w:basedOn w:val="Normal"/>
    <w:uiPriority w:val="99"/>
    <w:unhideWhenUsed/>
    <w:rsid w:val="006A5D59"/>
    <w:pPr>
      <w:spacing w:before="100" w:beforeAutospacing="1" w:after="100" w:afterAutospacing="1"/>
    </w:pPr>
    <w:rPr>
      <w:rFonts w:ascii="Times New Roman" w:eastAsia="Times New Roman" w:hAnsi="Times New Roman"/>
      <w:szCs w:val="24"/>
      <w:lang w:eastAsia="en-AU"/>
    </w:rPr>
  </w:style>
  <w:style w:type="paragraph" w:styleId="ListParagraph">
    <w:name w:val="List Paragraph"/>
    <w:basedOn w:val="Normal"/>
    <w:uiPriority w:val="72"/>
    <w:qFormat/>
    <w:rsid w:val="00CE436E"/>
    <w:pPr>
      <w:numPr>
        <w:numId w:val="11"/>
      </w:numPr>
      <w:contextualSpacing/>
    </w:pPr>
  </w:style>
  <w:style w:type="paragraph" w:styleId="BodyText">
    <w:name w:val="Body Text"/>
    <w:basedOn w:val="Normal"/>
    <w:link w:val="BodyTextChar"/>
    <w:uiPriority w:val="99"/>
    <w:rsid w:val="00D06A64"/>
    <w:rPr>
      <w:rFonts w:ascii="Times New Roman" w:eastAsia="Times New Roman" w:hAnsi="Times New Roman"/>
      <w:sz w:val="22"/>
      <w:lang w:val="en-US" w:eastAsia="en-AU"/>
    </w:rPr>
  </w:style>
  <w:style w:type="character" w:customStyle="1" w:styleId="BodyTextChar">
    <w:name w:val="Body Text Char"/>
    <w:basedOn w:val="DefaultParagraphFont"/>
    <w:link w:val="BodyText"/>
    <w:uiPriority w:val="99"/>
    <w:rsid w:val="00D06A64"/>
    <w:rPr>
      <w:rFonts w:ascii="Times New Roman" w:eastAsia="Times New Roman" w:hAnsi="Times New Roman"/>
      <w:sz w:val="22"/>
      <w:lang w:val="en-US"/>
    </w:rPr>
  </w:style>
  <w:style w:type="paragraph" w:styleId="Title">
    <w:name w:val="Title"/>
    <w:basedOn w:val="Normal"/>
    <w:next w:val="Normal"/>
    <w:link w:val="TitleChar"/>
    <w:rsid w:val="001B2594"/>
    <w:pPr>
      <w:keepNext/>
      <w:keepLines/>
      <w:spacing w:after="60" w:line="276" w:lineRule="auto"/>
    </w:pPr>
    <w:rPr>
      <w:rFonts w:eastAsia="Arial"/>
      <w:sz w:val="52"/>
      <w:szCs w:val="52"/>
      <w:lang w:val="en-GB" w:eastAsia="en-GB"/>
    </w:rPr>
  </w:style>
  <w:style w:type="character" w:customStyle="1" w:styleId="TitleChar">
    <w:name w:val="Title Char"/>
    <w:basedOn w:val="DefaultParagraphFont"/>
    <w:link w:val="Title"/>
    <w:rsid w:val="001B2594"/>
    <w:rPr>
      <w:rFonts w:ascii="Arial" w:eastAsia="Arial" w:hAnsi="Arial" w:cs="Arial"/>
      <w:sz w:val="52"/>
      <w:szCs w:val="52"/>
      <w:lang w:val="en-GB" w:eastAsia="en-GB"/>
    </w:rPr>
  </w:style>
  <w:style w:type="paragraph" w:styleId="FootnoteText">
    <w:name w:val="footnote text"/>
    <w:basedOn w:val="Normal"/>
    <w:link w:val="FootnoteTextChar"/>
    <w:uiPriority w:val="99"/>
    <w:semiHidden/>
    <w:unhideWhenUsed/>
    <w:rsid w:val="00111AF4"/>
  </w:style>
  <w:style w:type="character" w:customStyle="1" w:styleId="FootnoteTextChar">
    <w:name w:val="Footnote Text Char"/>
    <w:basedOn w:val="DefaultParagraphFont"/>
    <w:link w:val="FootnoteText"/>
    <w:uiPriority w:val="99"/>
    <w:semiHidden/>
    <w:rsid w:val="00111AF4"/>
    <w:rPr>
      <w:lang w:eastAsia="ja-JP"/>
    </w:rPr>
  </w:style>
  <w:style w:type="character" w:styleId="FootnoteReference">
    <w:name w:val="footnote reference"/>
    <w:basedOn w:val="DefaultParagraphFont"/>
    <w:uiPriority w:val="99"/>
    <w:semiHidden/>
    <w:unhideWhenUsed/>
    <w:rsid w:val="00111AF4"/>
    <w:rPr>
      <w:vertAlign w:val="superscript"/>
    </w:rPr>
  </w:style>
  <w:style w:type="character" w:customStyle="1" w:styleId="Heading1Char">
    <w:name w:val="Heading 1 Char"/>
    <w:basedOn w:val="DefaultParagraphFont"/>
    <w:link w:val="Heading1"/>
    <w:uiPriority w:val="9"/>
    <w:rsid w:val="00446B8D"/>
    <w:rPr>
      <w:rFonts w:ascii="Arial" w:hAnsi="Arial" w:cs="Arial"/>
      <w:b/>
      <w:color w:val="1E3D78"/>
      <w:sz w:val="32"/>
      <w:lang w:eastAsia="ja-JP"/>
    </w:rPr>
  </w:style>
  <w:style w:type="character" w:customStyle="1" w:styleId="Heading2Char">
    <w:name w:val="Heading 2 Char"/>
    <w:basedOn w:val="DefaultParagraphFont"/>
    <w:link w:val="Heading2"/>
    <w:uiPriority w:val="9"/>
    <w:rsid w:val="0070776E"/>
    <w:rPr>
      <w:rFonts w:ascii="Arial" w:eastAsiaTheme="majorEastAsia" w:hAnsi="Arial" w:cs="Arial"/>
      <w:b/>
      <w:bCs/>
      <w:color w:val="1E3D78"/>
      <w:sz w:val="28"/>
      <w:szCs w:val="28"/>
      <w:lang w:eastAsia="ja-JP"/>
    </w:rPr>
  </w:style>
  <w:style w:type="character" w:customStyle="1" w:styleId="Heading3Char">
    <w:name w:val="Heading 3 Char"/>
    <w:basedOn w:val="DefaultParagraphFont"/>
    <w:link w:val="Heading3"/>
    <w:uiPriority w:val="9"/>
    <w:rsid w:val="007C5B0B"/>
    <w:rPr>
      <w:rFonts w:ascii="Arial" w:hAnsi="Arial" w:cs="Arial"/>
      <w:b/>
      <w:i/>
      <w:color w:val="000000" w:themeColor="text1"/>
      <w:lang w:eastAsia="ja-JP"/>
    </w:rPr>
  </w:style>
  <w:style w:type="paragraph" w:styleId="Subtitle">
    <w:name w:val="Subtitle"/>
    <w:basedOn w:val="Normal"/>
    <w:next w:val="Normal"/>
    <w:link w:val="SubtitleChar"/>
    <w:uiPriority w:val="11"/>
    <w:qFormat/>
    <w:rsid w:val="00066D17"/>
    <w:pPr>
      <w:jc w:val="center"/>
    </w:pPr>
    <w:rPr>
      <w:i/>
      <w:iCs/>
    </w:rPr>
  </w:style>
  <w:style w:type="character" w:customStyle="1" w:styleId="SubtitleChar">
    <w:name w:val="Subtitle Char"/>
    <w:basedOn w:val="DefaultParagraphFont"/>
    <w:link w:val="Subtitle"/>
    <w:uiPriority w:val="11"/>
    <w:rsid w:val="00066D17"/>
    <w:rPr>
      <w:rFonts w:ascii="Arial" w:hAnsi="Arial" w:cs="Arial"/>
      <w:i/>
      <w:iCs/>
      <w:lang w:eastAsia="ja-JP"/>
    </w:rPr>
  </w:style>
  <w:style w:type="paragraph" w:styleId="IntenseQuote">
    <w:name w:val="Intense Quote"/>
    <w:basedOn w:val="Normal"/>
    <w:next w:val="Normal"/>
    <w:link w:val="IntenseQuoteChar"/>
    <w:uiPriority w:val="60"/>
    <w:qFormat/>
    <w:rsid w:val="00066D17"/>
    <w:pPr>
      <w:spacing w:before="360" w:after="360"/>
      <w:ind w:left="864" w:right="864"/>
      <w:jc w:val="center"/>
    </w:pPr>
    <w:rPr>
      <w:i/>
      <w:iCs/>
      <w:color w:val="1E3D78"/>
    </w:rPr>
  </w:style>
  <w:style w:type="character" w:customStyle="1" w:styleId="IntenseQuoteChar">
    <w:name w:val="Intense Quote Char"/>
    <w:basedOn w:val="DefaultParagraphFont"/>
    <w:link w:val="IntenseQuote"/>
    <w:uiPriority w:val="60"/>
    <w:rsid w:val="00066D17"/>
    <w:rPr>
      <w:rFonts w:ascii="Arial" w:hAnsi="Arial" w:cs="Arial"/>
      <w:i/>
      <w:iCs/>
      <w:color w:val="1E3D78"/>
      <w:lang w:eastAsia="ja-JP"/>
    </w:rPr>
  </w:style>
  <w:style w:type="paragraph" w:styleId="Caption">
    <w:name w:val="caption"/>
    <w:basedOn w:val="Normal"/>
    <w:next w:val="Normal"/>
    <w:uiPriority w:val="35"/>
    <w:unhideWhenUsed/>
    <w:qFormat/>
    <w:rsid w:val="00887DFA"/>
    <w:pPr>
      <w:spacing w:after="200" w:line="240" w:lineRule="auto"/>
    </w:pPr>
    <w:rPr>
      <w:i/>
      <w:iCs/>
      <w:color w:val="44546A" w:themeColor="text2"/>
      <w:sz w:val="18"/>
      <w:szCs w:val="18"/>
    </w:rPr>
  </w:style>
  <w:style w:type="character" w:customStyle="1" w:styleId="UnresolvedMention1">
    <w:name w:val="Unresolved Mention1"/>
    <w:basedOn w:val="DefaultParagraphFont"/>
    <w:uiPriority w:val="99"/>
    <w:semiHidden/>
    <w:unhideWhenUsed/>
    <w:rsid w:val="005771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017737">
      <w:bodyDiv w:val="1"/>
      <w:marLeft w:val="0"/>
      <w:marRight w:val="0"/>
      <w:marTop w:val="0"/>
      <w:marBottom w:val="0"/>
      <w:divBdr>
        <w:top w:val="none" w:sz="0" w:space="0" w:color="auto"/>
        <w:left w:val="none" w:sz="0" w:space="0" w:color="auto"/>
        <w:bottom w:val="none" w:sz="0" w:space="0" w:color="auto"/>
        <w:right w:val="none" w:sz="0" w:space="0" w:color="auto"/>
      </w:divBdr>
    </w:div>
    <w:div w:id="344668904">
      <w:bodyDiv w:val="1"/>
      <w:marLeft w:val="0"/>
      <w:marRight w:val="0"/>
      <w:marTop w:val="0"/>
      <w:marBottom w:val="0"/>
      <w:divBdr>
        <w:top w:val="none" w:sz="0" w:space="0" w:color="auto"/>
        <w:left w:val="none" w:sz="0" w:space="0" w:color="auto"/>
        <w:bottom w:val="none" w:sz="0" w:space="0" w:color="auto"/>
        <w:right w:val="none" w:sz="0" w:space="0" w:color="auto"/>
      </w:divBdr>
    </w:div>
    <w:div w:id="1320502869">
      <w:bodyDiv w:val="1"/>
      <w:marLeft w:val="0"/>
      <w:marRight w:val="0"/>
      <w:marTop w:val="0"/>
      <w:marBottom w:val="0"/>
      <w:divBdr>
        <w:top w:val="none" w:sz="0" w:space="0" w:color="auto"/>
        <w:left w:val="none" w:sz="0" w:space="0" w:color="auto"/>
        <w:bottom w:val="none" w:sz="0" w:space="0" w:color="auto"/>
        <w:right w:val="none" w:sz="0" w:space="0" w:color="auto"/>
      </w:divBdr>
      <w:divsChild>
        <w:div w:id="709190295">
          <w:marLeft w:val="0"/>
          <w:marRight w:val="0"/>
          <w:marTop w:val="0"/>
          <w:marBottom w:val="0"/>
          <w:divBdr>
            <w:top w:val="none" w:sz="0" w:space="0" w:color="auto"/>
            <w:left w:val="none" w:sz="0" w:space="0" w:color="auto"/>
            <w:bottom w:val="none" w:sz="0" w:space="0" w:color="auto"/>
            <w:right w:val="none" w:sz="0" w:space="0" w:color="auto"/>
          </w:divBdr>
          <w:divsChild>
            <w:div w:id="1947806494">
              <w:marLeft w:val="-225"/>
              <w:marRight w:val="-225"/>
              <w:marTop w:val="0"/>
              <w:marBottom w:val="0"/>
              <w:divBdr>
                <w:top w:val="none" w:sz="0" w:space="0" w:color="auto"/>
                <w:left w:val="none" w:sz="0" w:space="0" w:color="auto"/>
                <w:bottom w:val="none" w:sz="0" w:space="0" w:color="auto"/>
                <w:right w:val="none" w:sz="0" w:space="0" w:color="auto"/>
              </w:divBdr>
              <w:divsChild>
                <w:div w:id="1580209126">
                  <w:marLeft w:val="0"/>
                  <w:marRight w:val="0"/>
                  <w:marTop w:val="0"/>
                  <w:marBottom w:val="0"/>
                  <w:divBdr>
                    <w:top w:val="none" w:sz="0" w:space="0" w:color="auto"/>
                    <w:left w:val="none" w:sz="0" w:space="0" w:color="auto"/>
                    <w:bottom w:val="none" w:sz="0" w:space="0" w:color="auto"/>
                    <w:right w:val="none" w:sz="0" w:space="0" w:color="auto"/>
                  </w:divBdr>
                  <w:divsChild>
                    <w:div w:id="293679593">
                      <w:marLeft w:val="0"/>
                      <w:marRight w:val="0"/>
                      <w:marTop w:val="0"/>
                      <w:marBottom w:val="0"/>
                      <w:divBdr>
                        <w:top w:val="none" w:sz="0" w:space="0" w:color="auto"/>
                        <w:left w:val="none" w:sz="0" w:space="0" w:color="auto"/>
                        <w:bottom w:val="none" w:sz="0" w:space="0" w:color="auto"/>
                        <w:right w:val="none" w:sz="0" w:space="0" w:color="auto"/>
                      </w:divBdr>
                      <w:divsChild>
                        <w:div w:id="253050438">
                          <w:marLeft w:val="0"/>
                          <w:marRight w:val="0"/>
                          <w:marTop w:val="0"/>
                          <w:marBottom w:val="0"/>
                          <w:divBdr>
                            <w:top w:val="none" w:sz="0" w:space="0" w:color="auto"/>
                            <w:left w:val="none" w:sz="0" w:space="0" w:color="auto"/>
                            <w:bottom w:val="none" w:sz="0" w:space="0" w:color="auto"/>
                            <w:right w:val="none" w:sz="0" w:space="0" w:color="auto"/>
                          </w:divBdr>
                          <w:divsChild>
                            <w:div w:id="651712055">
                              <w:marLeft w:val="0"/>
                              <w:marRight w:val="0"/>
                              <w:marTop w:val="0"/>
                              <w:marBottom w:val="0"/>
                              <w:divBdr>
                                <w:top w:val="none" w:sz="0" w:space="0" w:color="auto"/>
                                <w:left w:val="none" w:sz="0" w:space="0" w:color="auto"/>
                                <w:bottom w:val="none" w:sz="0" w:space="0" w:color="auto"/>
                                <w:right w:val="none" w:sz="0" w:space="0" w:color="auto"/>
                              </w:divBdr>
                              <w:divsChild>
                                <w:div w:id="83037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1980850">
      <w:bodyDiv w:val="1"/>
      <w:marLeft w:val="0"/>
      <w:marRight w:val="0"/>
      <w:marTop w:val="0"/>
      <w:marBottom w:val="0"/>
      <w:divBdr>
        <w:top w:val="none" w:sz="0" w:space="0" w:color="auto"/>
        <w:left w:val="none" w:sz="0" w:space="0" w:color="auto"/>
        <w:bottom w:val="none" w:sz="0" w:space="0" w:color="auto"/>
        <w:right w:val="none" w:sz="0" w:space="0" w:color="auto"/>
      </w:divBdr>
      <w:divsChild>
        <w:div w:id="1124158538">
          <w:marLeft w:val="0"/>
          <w:marRight w:val="0"/>
          <w:marTop w:val="0"/>
          <w:marBottom w:val="0"/>
          <w:divBdr>
            <w:top w:val="none" w:sz="0" w:space="0" w:color="auto"/>
            <w:left w:val="none" w:sz="0" w:space="0" w:color="auto"/>
            <w:bottom w:val="none" w:sz="0" w:space="0" w:color="auto"/>
            <w:right w:val="none" w:sz="0" w:space="0" w:color="auto"/>
          </w:divBdr>
          <w:divsChild>
            <w:div w:id="1063218422">
              <w:marLeft w:val="-225"/>
              <w:marRight w:val="-225"/>
              <w:marTop w:val="0"/>
              <w:marBottom w:val="0"/>
              <w:divBdr>
                <w:top w:val="none" w:sz="0" w:space="0" w:color="auto"/>
                <w:left w:val="none" w:sz="0" w:space="0" w:color="auto"/>
                <w:bottom w:val="none" w:sz="0" w:space="0" w:color="auto"/>
                <w:right w:val="none" w:sz="0" w:space="0" w:color="auto"/>
              </w:divBdr>
              <w:divsChild>
                <w:div w:id="13505279">
                  <w:marLeft w:val="0"/>
                  <w:marRight w:val="0"/>
                  <w:marTop w:val="0"/>
                  <w:marBottom w:val="0"/>
                  <w:divBdr>
                    <w:top w:val="none" w:sz="0" w:space="0" w:color="auto"/>
                    <w:left w:val="none" w:sz="0" w:space="0" w:color="auto"/>
                    <w:bottom w:val="none" w:sz="0" w:space="0" w:color="auto"/>
                    <w:right w:val="none" w:sz="0" w:space="0" w:color="auto"/>
                  </w:divBdr>
                  <w:divsChild>
                    <w:div w:id="2079327606">
                      <w:marLeft w:val="0"/>
                      <w:marRight w:val="0"/>
                      <w:marTop w:val="0"/>
                      <w:marBottom w:val="0"/>
                      <w:divBdr>
                        <w:top w:val="none" w:sz="0" w:space="0" w:color="auto"/>
                        <w:left w:val="none" w:sz="0" w:space="0" w:color="auto"/>
                        <w:bottom w:val="none" w:sz="0" w:space="0" w:color="auto"/>
                        <w:right w:val="none" w:sz="0" w:space="0" w:color="auto"/>
                      </w:divBdr>
                      <w:divsChild>
                        <w:div w:id="399908789">
                          <w:marLeft w:val="0"/>
                          <w:marRight w:val="0"/>
                          <w:marTop w:val="0"/>
                          <w:marBottom w:val="0"/>
                          <w:divBdr>
                            <w:top w:val="none" w:sz="0" w:space="0" w:color="auto"/>
                            <w:left w:val="none" w:sz="0" w:space="0" w:color="auto"/>
                            <w:bottom w:val="none" w:sz="0" w:space="0" w:color="auto"/>
                            <w:right w:val="none" w:sz="0" w:space="0" w:color="auto"/>
                          </w:divBdr>
                          <w:divsChild>
                            <w:div w:id="1333676645">
                              <w:marLeft w:val="0"/>
                              <w:marRight w:val="0"/>
                              <w:marTop w:val="0"/>
                              <w:marBottom w:val="0"/>
                              <w:divBdr>
                                <w:top w:val="none" w:sz="0" w:space="0" w:color="auto"/>
                                <w:left w:val="none" w:sz="0" w:space="0" w:color="auto"/>
                                <w:bottom w:val="none" w:sz="0" w:space="0" w:color="auto"/>
                                <w:right w:val="none" w:sz="0" w:space="0" w:color="auto"/>
                              </w:divBdr>
                              <w:divsChild>
                                <w:div w:id="78211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4785202">
      <w:bodyDiv w:val="1"/>
      <w:marLeft w:val="0"/>
      <w:marRight w:val="0"/>
      <w:marTop w:val="0"/>
      <w:marBottom w:val="0"/>
      <w:divBdr>
        <w:top w:val="none" w:sz="0" w:space="0" w:color="auto"/>
        <w:left w:val="none" w:sz="0" w:space="0" w:color="auto"/>
        <w:bottom w:val="none" w:sz="0" w:space="0" w:color="auto"/>
        <w:right w:val="none" w:sz="0" w:space="0" w:color="auto"/>
      </w:divBdr>
    </w:div>
    <w:div w:id="1602029749">
      <w:bodyDiv w:val="1"/>
      <w:marLeft w:val="0"/>
      <w:marRight w:val="0"/>
      <w:marTop w:val="0"/>
      <w:marBottom w:val="0"/>
      <w:divBdr>
        <w:top w:val="none" w:sz="0" w:space="0" w:color="auto"/>
        <w:left w:val="none" w:sz="0" w:space="0" w:color="auto"/>
        <w:bottom w:val="none" w:sz="0" w:space="0" w:color="auto"/>
        <w:right w:val="none" w:sz="0" w:space="0" w:color="auto"/>
      </w:divBdr>
    </w:div>
    <w:div w:id="17735479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tiff"/><Relationship Id="rId18" Type="http://schemas.openxmlformats.org/officeDocument/2006/relationships/image" Target="media/image8.jpeg"/><Relationship Id="rId26" Type="http://schemas.openxmlformats.org/officeDocument/2006/relationships/hyperlink" Target="https://archive.lls.nsw.gov.au/__data/assets/pdf_file/0009/496791/archive-hawkesbury-nepean-river-health-strategy-vol-1.pdf" TargetMode="Externa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0.png"/><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jpe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header" Target="header2.xml"/><Relationship Id="rId10" Type="http://schemas.openxmlformats.org/officeDocument/2006/relationships/hyperlink" Target="http://www.michaelorgan.org.au/" TargetMode="External"/><Relationship Id="rId19" Type="http://schemas.openxmlformats.org/officeDocument/2006/relationships/image" Target="media/image9.jpe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ses.nsw.gov.au/hawkesbury-nepean-floods" TargetMode="External"/><Relationship Id="rId22" Type="http://schemas.openxmlformats.org/officeDocument/2006/relationships/image" Target="media/image110.jpeg"/><Relationship Id="rId27" Type="http://schemas.openxmlformats.org/officeDocument/2006/relationships/header" Target="header1.xml"/><Relationship Id="rId30"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0013500\Dropbox\Geography%20Project\Website%20-%20see%20Flooding%20in%20HNV%20-%20FOR%20REVIEW%20INSW%20also\Resources%20for%20website\Drafts\HN_Landing%20Page_template_NSW%20SES%20MAST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9DA3F9-626E-46C7-BAE3-AC84028F4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HN_Landing Page_template_NSW SES MASTER</Template>
  <TotalTime>4</TotalTime>
  <Pages>17</Pages>
  <Words>2371</Words>
  <Characters>13518</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Wisdom Graphic Design &amp; Advtsg</Company>
  <LinksUpToDate>false</LinksUpToDate>
  <CharactersWithSpaces>15858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Kay Carroll</dc:creator>
  <cp:keywords/>
  <dc:description/>
  <cp:lastModifiedBy>Peter Randall</cp:lastModifiedBy>
  <cp:revision>4</cp:revision>
  <cp:lastPrinted>2019-10-22T22:38:00Z</cp:lastPrinted>
  <dcterms:created xsi:type="dcterms:W3CDTF">2019-10-23T10:17:00Z</dcterms:created>
  <dcterms:modified xsi:type="dcterms:W3CDTF">2019-10-23T10:26:00Z</dcterms:modified>
</cp:coreProperties>
</file>